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BC7" w:rsidRDefault="000575B9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314D159" wp14:editId="10B00965">
                <wp:simplePos x="0" y="0"/>
                <wp:positionH relativeFrom="column">
                  <wp:posOffset>1305700</wp:posOffset>
                </wp:positionH>
                <wp:positionV relativeFrom="paragraph">
                  <wp:posOffset>5039245</wp:posOffset>
                </wp:positionV>
                <wp:extent cx="4194653" cy="899763"/>
                <wp:effectExtent l="0" t="0" r="0" b="0"/>
                <wp:wrapNone/>
                <wp:docPr id="12" name="Textfel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4653" cy="8997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575B9" w:rsidRPr="00147A88" w:rsidRDefault="00A014BC" w:rsidP="000575B9">
                            <w:pPr>
                              <w:spacing w:after="0"/>
                              <w:jc w:val="center"/>
                              <w:rPr>
                                <w:rFonts w:ascii="Arial Rounded MT Bold" w:hAnsi="Arial Rounded MT Bold"/>
                                <w:sz w:val="32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32"/>
                              </w:rPr>
                              <w:t xml:space="preserve">Ziffernreihe – </w:t>
                            </w:r>
                            <w:r w:rsidR="009341DA">
                              <w:rPr>
                                <w:rFonts w:ascii="Arial Rounded MT Bold" w:hAnsi="Arial Rounded MT Bold"/>
                                <w:sz w:val="32"/>
                              </w:rPr>
                              <w:t>3, 0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14D159" id="_x0000_t202" coordsize="21600,21600" o:spt="202" path="m,l,21600r21600,l21600,xe">
                <v:stroke joinstyle="miter"/>
                <v:path gradientshapeok="t" o:connecttype="rect"/>
              </v:shapetype>
              <v:shape id="Textfeld 12" o:spid="_x0000_s1026" type="#_x0000_t202" style="position:absolute;margin-left:102.8pt;margin-top:396.8pt;width:330.3pt;height:70.8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" filled="f" stroked="f" strokeweight=".5pt">
                <v:textbox>
                  <w:txbxContent>
                    <w:p w:rsidR="000575B9" w:rsidRPr="00147A88" w:rsidRDefault="00A014BC" w:rsidP="000575B9">
                      <w:pPr>
                        <w:spacing w:after="0"/>
                        <w:jc w:val="center"/>
                        <w:rPr>
                          <w:rFonts w:ascii="Arial Rounded MT Bold" w:hAnsi="Arial Rounded MT Bold"/>
                          <w:sz w:val="32"/>
                        </w:rPr>
                      </w:pPr>
                      <w:r>
                        <w:rPr>
                          <w:rFonts w:ascii="Arial Rounded MT Bold" w:hAnsi="Arial Rounded MT Bold"/>
                          <w:sz w:val="32"/>
                        </w:rPr>
                        <w:t xml:space="preserve">Ziffernreihe – </w:t>
                      </w:r>
                      <w:r w:rsidR="009341DA">
                        <w:rPr>
                          <w:rFonts w:ascii="Arial Rounded MT Bold" w:hAnsi="Arial Rounded MT Bold"/>
                          <w:sz w:val="32"/>
                        </w:rPr>
                        <w:t>3, 0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1CC3B97" wp14:editId="0316DFF5">
                <wp:simplePos x="0" y="0"/>
                <wp:positionH relativeFrom="column">
                  <wp:posOffset>5597626</wp:posOffset>
                </wp:positionH>
                <wp:positionV relativeFrom="paragraph">
                  <wp:posOffset>5032660</wp:posOffset>
                </wp:positionV>
                <wp:extent cx="899656" cy="899763"/>
                <wp:effectExtent l="0" t="0" r="0" b="0"/>
                <wp:wrapNone/>
                <wp:docPr id="42" name="Textfeld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9656" cy="8997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575B9" w:rsidRPr="00147A88" w:rsidRDefault="000575B9" w:rsidP="000575B9">
                            <w:pPr>
                              <w:spacing w:after="0"/>
                              <w:jc w:val="center"/>
                              <w:rPr>
                                <w:rFonts w:ascii="Arial Rounded MT Bold" w:hAnsi="Arial Rounded MT Bold"/>
                                <w:sz w:val="32"/>
                              </w:rPr>
                            </w:pPr>
                            <w:proofErr w:type="spellStart"/>
                            <w:r w:rsidRPr="00147A88">
                              <w:rPr>
                                <w:rFonts w:ascii="Arial Rounded MT Bold" w:hAnsi="Arial Rounded MT Bold"/>
                                <w:sz w:val="32"/>
                              </w:rPr>
                              <w:t>S</w:t>
                            </w:r>
                            <w:r>
                              <w:rPr>
                                <w:rFonts w:ascii="Arial Rounded MT Bold" w:hAnsi="Arial Rounded MT Bold"/>
                                <w:sz w:val="32"/>
                              </w:rPr>
                              <w:t>t</w:t>
                            </w:r>
                            <w:r w:rsidRPr="00147A88">
                              <w:rPr>
                                <w:rFonts w:ascii="Arial Rounded MT Bold" w:hAnsi="Arial Rounded MT Bold"/>
                                <w:sz w:val="32"/>
                              </w:rPr>
                              <w:t>B</w:t>
                            </w:r>
                            <w:proofErr w:type="spellEnd"/>
                            <w:r w:rsidRPr="00147A88">
                              <w:rPr>
                                <w:rFonts w:ascii="Arial Rounded MT Bold" w:hAnsi="Arial Rounded MT Bold"/>
                                <w:sz w:val="32"/>
                              </w:rPr>
                              <w:t xml:space="preserve"> </w:t>
                            </w:r>
                            <w:r w:rsidR="00A014BC">
                              <w:rPr>
                                <w:rFonts w:ascii="Arial Rounded MT Bold" w:hAnsi="Arial Rounded MT Bold"/>
                                <w:sz w:val="32"/>
                              </w:rPr>
                              <w:t>3</w:t>
                            </w:r>
                            <w:r w:rsidR="009341DA">
                              <w:rPr>
                                <w:rFonts w:ascii="Arial Rounded MT Bold" w:hAnsi="Arial Rounded MT Bold"/>
                                <w:sz w:val="32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CC3B97" id="Textfeld 42" o:spid="_x0000_s1027" type="#_x0000_t202" style="position:absolute;margin-left:440.75pt;margin-top:396.25pt;width:70.85pt;height:70.8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" filled="f" stroked="f" strokeweight=".5pt">
                <v:textbox>
                  <w:txbxContent>
                    <w:p w:rsidR="000575B9" w:rsidRPr="00147A88" w:rsidRDefault="000575B9" w:rsidP="000575B9">
                      <w:pPr>
                        <w:spacing w:after="0"/>
                        <w:jc w:val="center"/>
                        <w:rPr>
                          <w:rFonts w:ascii="Arial Rounded MT Bold" w:hAnsi="Arial Rounded MT Bold"/>
                          <w:sz w:val="32"/>
                        </w:rPr>
                      </w:pPr>
                      <w:proofErr w:type="spellStart"/>
                      <w:r w:rsidRPr="00147A88">
                        <w:rPr>
                          <w:rFonts w:ascii="Arial Rounded MT Bold" w:hAnsi="Arial Rounded MT Bold"/>
                          <w:sz w:val="32"/>
                        </w:rPr>
                        <w:t>S</w:t>
                      </w:r>
                      <w:r>
                        <w:rPr>
                          <w:rFonts w:ascii="Arial Rounded MT Bold" w:hAnsi="Arial Rounded MT Bold"/>
                          <w:sz w:val="32"/>
                        </w:rPr>
                        <w:t>t</w:t>
                      </w:r>
                      <w:r w:rsidRPr="00147A88">
                        <w:rPr>
                          <w:rFonts w:ascii="Arial Rounded MT Bold" w:hAnsi="Arial Rounded MT Bold"/>
                          <w:sz w:val="32"/>
                        </w:rPr>
                        <w:t>B</w:t>
                      </w:r>
                      <w:proofErr w:type="spellEnd"/>
                      <w:r w:rsidRPr="00147A88">
                        <w:rPr>
                          <w:rFonts w:ascii="Arial Rounded MT Bold" w:hAnsi="Arial Rounded MT Bold"/>
                          <w:sz w:val="32"/>
                        </w:rPr>
                        <w:t xml:space="preserve"> </w:t>
                      </w:r>
                      <w:r w:rsidR="00A014BC">
                        <w:rPr>
                          <w:rFonts w:ascii="Arial Rounded MT Bold" w:hAnsi="Arial Rounded MT Bold"/>
                          <w:sz w:val="32"/>
                        </w:rPr>
                        <w:t>3</w:t>
                      </w:r>
                      <w:r w:rsidR="009341DA">
                        <w:rPr>
                          <w:rFonts w:ascii="Arial Rounded MT Bold" w:hAnsi="Arial Rounded MT Bold"/>
                          <w:sz w:val="3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11F42F1" wp14:editId="3757F3CA">
                <wp:simplePos x="0" y="0"/>
                <wp:positionH relativeFrom="column">
                  <wp:posOffset>5594814</wp:posOffset>
                </wp:positionH>
                <wp:positionV relativeFrom="paragraph">
                  <wp:posOffset>57678</wp:posOffset>
                </wp:positionV>
                <wp:extent cx="899656" cy="899763"/>
                <wp:effectExtent l="0" t="0" r="0" b="0"/>
                <wp:wrapNone/>
                <wp:docPr id="9" name="Textfel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9656" cy="8997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575B9" w:rsidRPr="00147A88" w:rsidRDefault="000575B9" w:rsidP="000575B9">
                            <w:pPr>
                              <w:spacing w:after="0"/>
                              <w:jc w:val="center"/>
                              <w:rPr>
                                <w:rFonts w:ascii="Arial Rounded MT Bold" w:hAnsi="Arial Rounded MT Bold"/>
                                <w:sz w:val="32"/>
                              </w:rPr>
                            </w:pPr>
                            <w:proofErr w:type="spellStart"/>
                            <w:r w:rsidRPr="00147A88">
                              <w:rPr>
                                <w:rFonts w:ascii="Arial Rounded MT Bold" w:hAnsi="Arial Rounded MT Bold"/>
                                <w:sz w:val="32"/>
                              </w:rPr>
                              <w:t>S</w:t>
                            </w:r>
                            <w:r>
                              <w:rPr>
                                <w:rFonts w:ascii="Arial Rounded MT Bold" w:hAnsi="Arial Rounded MT Bold"/>
                                <w:sz w:val="32"/>
                              </w:rPr>
                              <w:t>t</w:t>
                            </w:r>
                            <w:r w:rsidRPr="00147A88">
                              <w:rPr>
                                <w:rFonts w:ascii="Arial Rounded MT Bold" w:hAnsi="Arial Rounded MT Bold"/>
                                <w:sz w:val="32"/>
                              </w:rPr>
                              <w:t>B</w:t>
                            </w:r>
                            <w:proofErr w:type="spellEnd"/>
                            <w:r w:rsidRPr="00147A88">
                              <w:rPr>
                                <w:rFonts w:ascii="Arial Rounded MT Bold" w:hAnsi="Arial Rounded MT Bold"/>
                                <w:sz w:val="32"/>
                              </w:rPr>
                              <w:t xml:space="preserve"> </w:t>
                            </w:r>
                            <w:r w:rsidR="00A014BC">
                              <w:rPr>
                                <w:rFonts w:ascii="Arial Rounded MT Bold" w:hAnsi="Arial Rounded MT Bold"/>
                                <w:sz w:val="32"/>
                              </w:rPr>
                              <w:t>3</w:t>
                            </w:r>
                            <w:r w:rsidR="009341DA">
                              <w:rPr>
                                <w:rFonts w:ascii="Arial Rounded MT Bold" w:hAnsi="Arial Rounded MT Bold"/>
                                <w:sz w:val="3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1F42F1" id="Textfeld 9" o:spid="_x0000_s1028" type="#_x0000_t202" style="position:absolute;margin-left:440.55pt;margin-top:4.55pt;width:70.85pt;height:70.8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" filled="f" stroked="f" strokeweight=".5pt">
                <v:textbox>
                  <w:txbxContent>
                    <w:p w:rsidR="000575B9" w:rsidRPr="00147A88" w:rsidRDefault="000575B9" w:rsidP="000575B9">
                      <w:pPr>
                        <w:spacing w:after="0"/>
                        <w:jc w:val="center"/>
                        <w:rPr>
                          <w:rFonts w:ascii="Arial Rounded MT Bold" w:hAnsi="Arial Rounded MT Bold"/>
                          <w:sz w:val="32"/>
                        </w:rPr>
                      </w:pPr>
                      <w:proofErr w:type="spellStart"/>
                      <w:r w:rsidRPr="00147A88">
                        <w:rPr>
                          <w:rFonts w:ascii="Arial Rounded MT Bold" w:hAnsi="Arial Rounded MT Bold"/>
                          <w:sz w:val="32"/>
                        </w:rPr>
                        <w:t>S</w:t>
                      </w:r>
                      <w:r>
                        <w:rPr>
                          <w:rFonts w:ascii="Arial Rounded MT Bold" w:hAnsi="Arial Rounded MT Bold"/>
                          <w:sz w:val="32"/>
                        </w:rPr>
                        <w:t>t</w:t>
                      </w:r>
                      <w:r w:rsidRPr="00147A88">
                        <w:rPr>
                          <w:rFonts w:ascii="Arial Rounded MT Bold" w:hAnsi="Arial Rounded MT Bold"/>
                          <w:sz w:val="32"/>
                        </w:rPr>
                        <w:t>B</w:t>
                      </w:r>
                      <w:proofErr w:type="spellEnd"/>
                      <w:r w:rsidRPr="00147A88">
                        <w:rPr>
                          <w:rFonts w:ascii="Arial Rounded MT Bold" w:hAnsi="Arial Rounded MT Bold"/>
                          <w:sz w:val="32"/>
                        </w:rPr>
                        <w:t xml:space="preserve"> </w:t>
                      </w:r>
                      <w:r w:rsidR="00A014BC">
                        <w:rPr>
                          <w:rFonts w:ascii="Arial Rounded MT Bold" w:hAnsi="Arial Rounded MT Bold"/>
                          <w:sz w:val="32"/>
                        </w:rPr>
                        <w:t>3</w:t>
                      </w:r>
                      <w:r w:rsidR="009341DA">
                        <w:rPr>
                          <w:rFonts w:ascii="Arial Rounded MT Bold" w:hAnsi="Arial Rounded MT Bold"/>
                          <w:sz w:val="32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97CDD5" wp14:editId="28C02E8F">
                <wp:simplePos x="0" y="0"/>
                <wp:positionH relativeFrom="column">
                  <wp:posOffset>1305700</wp:posOffset>
                </wp:positionH>
                <wp:positionV relativeFrom="paragraph">
                  <wp:posOffset>49239</wp:posOffset>
                </wp:positionV>
                <wp:extent cx="4194653" cy="899763"/>
                <wp:effectExtent l="0" t="0" r="0" b="0"/>
                <wp:wrapNone/>
                <wp:docPr id="10" name="Textfel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4653" cy="8997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575B9" w:rsidRPr="00147A88" w:rsidRDefault="009341DA" w:rsidP="000575B9">
                            <w:pPr>
                              <w:spacing w:after="0"/>
                              <w:jc w:val="center"/>
                              <w:rPr>
                                <w:rFonts w:ascii="Arial Rounded MT Bold" w:hAnsi="Arial Rounded MT Bold"/>
                                <w:sz w:val="32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32"/>
                              </w:rPr>
                              <w:t>Ziffernreihe – 4, 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97CDD5" id="Textfeld 10" o:spid="_x0000_s1029" type="#_x0000_t202" style="position:absolute;margin-left:102.8pt;margin-top:3.9pt;width:330.3pt;height:70.8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" filled="f" stroked="f" strokeweight=".5pt">
                <v:textbox>
                  <w:txbxContent>
                    <w:p w:rsidR="000575B9" w:rsidRPr="00147A88" w:rsidRDefault="009341DA" w:rsidP="000575B9">
                      <w:pPr>
                        <w:spacing w:after="0"/>
                        <w:jc w:val="center"/>
                        <w:rPr>
                          <w:rFonts w:ascii="Arial Rounded MT Bold" w:hAnsi="Arial Rounded MT Bold"/>
                          <w:sz w:val="32"/>
                        </w:rPr>
                      </w:pPr>
                      <w:r>
                        <w:rPr>
                          <w:rFonts w:ascii="Arial Rounded MT Bold" w:hAnsi="Arial Rounded MT Bold"/>
                          <w:sz w:val="32"/>
                        </w:rPr>
                        <w:t>Ziffernreihe – 4, 9</w:t>
                      </w:r>
                    </w:p>
                  </w:txbxContent>
                </v:textbox>
              </v:shape>
            </w:pict>
          </mc:Fallback>
        </mc:AlternateContent>
      </w:r>
      <w:r w:rsidR="00A609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C492C2" wp14:editId="313ED63F">
                <wp:simplePos x="0" y="0"/>
                <wp:positionH relativeFrom="column">
                  <wp:posOffset>304783</wp:posOffset>
                </wp:positionH>
                <wp:positionV relativeFrom="paragraph">
                  <wp:posOffset>6685166</wp:posOffset>
                </wp:positionV>
                <wp:extent cx="6191545" cy="2793548"/>
                <wp:effectExtent l="0" t="0" r="0" b="0"/>
                <wp:wrapNone/>
                <wp:docPr id="14" name="Textfeld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545" cy="27935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609B3" w:rsidRDefault="00A609B3" w:rsidP="00B13377">
                            <w:pPr>
                              <w:spacing w:after="60"/>
                              <w:rPr>
                                <w:rFonts w:ascii="Arial Rounded MT Bold" w:hAnsi="Arial Rounded MT Bold"/>
                                <w:sz w:val="18"/>
                              </w:rPr>
                            </w:pPr>
                            <w:r w:rsidRPr="00147A88">
                              <w:rPr>
                                <w:rFonts w:ascii="Arial Rounded MT Bold" w:hAnsi="Arial Rounded MT Bold"/>
                              </w:rPr>
                              <w:t>Aufgabe</w:t>
                            </w:r>
                            <w:r>
                              <w:rPr>
                                <w:rFonts w:ascii="Arial Rounded MT Bold" w:hAnsi="Arial Rounded MT Bold"/>
                                <w:sz w:val="20"/>
                              </w:rPr>
                              <w:t>:</w:t>
                            </w:r>
                            <w:r w:rsidRPr="00147A88">
                              <w:rPr>
                                <w:rFonts w:ascii="Arial Rounded MT Bold" w:hAnsi="Arial Rounded MT Bold"/>
                                <w:sz w:val="18"/>
                              </w:rPr>
                              <w:t xml:space="preserve">  </w:t>
                            </w:r>
                          </w:p>
                          <w:p w:rsidR="00A014BC" w:rsidRDefault="00A014BC" w:rsidP="00B13377">
                            <w:pPr>
                              <w:spacing w:after="60"/>
                              <w:rPr>
                                <w:rFonts w:ascii="Arial Rounded MT Bold" w:hAnsi="Arial Rounded MT Bold"/>
                                <w:sz w:val="18"/>
                              </w:rPr>
                            </w:pPr>
                          </w:p>
                          <w:p w:rsidR="00A014BC" w:rsidRDefault="009341DA" w:rsidP="00A014BC">
                            <w:r>
                              <w:t>Sw3s lo0l sw3s lo0l s2s l0l s2s l0l s2s sl0l s2s l0l s2s l0l</w:t>
                            </w:r>
                          </w:p>
                          <w:p w:rsidR="009341DA" w:rsidRDefault="009341DA" w:rsidP="00A014BC">
                            <w:r>
                              <w:t>3sf 0lj 2sf 0lj 2sf 0lj 2sf 0lj 2sf 0lj 2sf 0lj 2sf 0l 2sf</w:t>
                            </w:r>
                          </w:p>
                          <w:p w:rsidR="009341DA" w:rsidRDefault="009341DA" w:rsidP="00A014BC"/>
                          <w:p w:rsidR="009341DA" w:rsidRDefault="009341DA" w:rsidP="00A014BC">
                            <w:r>
                              <w:t xml:space="preserve">3 Surfer, 3 Segler, 3 Schwimmer, </w:t>
                            </w:r>
                            <w:r>
                              <w:t>3</w:t>
                            </w:r>
                            <w:bookmarkStart w:id="0" w:name="_GoBack"/>
                            <w:bookmarkEnd w:id="0"/>
                            <w:r>
                              <w:t xml:space="preserve"> Speerwerfer, 3 Skifahrer</w:t>
                            </w:r>
                          </w:p>
                          <w:p w:rsidR="009341DA" w:rsidRPr="00147A88" w:rsidRDefault="009341DA" w:rsidP="00A014BC">
                            <w:r>
                              <w:t>30 Läufer, 40 Langläufer, 90 Leichtathleten, 0 Tore, 0 Grad</w:t>
                            </w:r>
                          </w:p>
                          <w:p w:rsidR="00A014BC" w:rsidRPr="00147A88" w:rsidRDefault="00A014BC" w:rsidP="00A014BC">
                            <w:pPr>
                              <w:spacing w:after="0"/>
                              <w:rPr>
                                <w:rFonts w:ascii="Arial Rounded MT Bold" w:hAnsi="Arial Rounded MT Bold"/>
                                <w:sz w:val="22"/>
                              </w:rPr>
                            </w:pPr>
                          </w:p>
                          <w:p w:rsidR="00A014BC" w:rsidRPr="00147A88" w:rsidRDefault="00A014BC" w:rsidP="00A014BC"/>
                          <w:p w:rsidR="00A609B3" w:rsidRPr="00147A88" w:rsidRDefault="00A609B3" w:rsidP="00A609B3">
                            <w:pPr>
                              <w:spacing w:after="0"/>
                              <w:rPr>
                                <w:rFonts w:ascii="Arial Rounded MT Bold" w:hAnsi="Arial Rounded MT Bold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C492C2" id="Textfeld 45" o:spid="_x0000_s1030" type="#_x0000_t202" style="position:absolute;margin-left:24pt;margin-top:526.4pt;width:487.5pt;height:219.9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" filled="f" stroked="f" strokeweight=".5pt">
                <v:textbox>
                  <w:txbxContent>
                    <w:p w:rsidR="00A609B3" w:rsidRDefault="00A609B3" w:rsidP="00B13377">
                      <w:pPr>
                        <w:spacing w:after="60"/>
                        <w:rPr>
                          <w:rFonts w:ascii="Arial Rounded MT Bold" w:hAnsi="Arial Rounded MT Bold"/>
                          <w:sz w:val="18"/>
                        </w:rPr>
                      </w:pPr>
                      <w:r w:rsidRPr="00147A88">
                        <w:rPr>
                          <w:rFonts w:ascii="Arial Rounded MT Bold" w:hAnsi="Arial Rounded MT Bold"/>
                        </w:rPr>
                        <w:t>Aufgabe</w:t>
                      </w:r>
                      <w:r>
                        <w:rPr>
                          <w:rFonts w:ascii="Arial Rounded MT Bold" w:hAnsi="Arial Rounded MT Bold"/>
                          <w:sz w:val="20"/>
                        </w:rPr>
                        <w:t>:</w:t>
                      </w:r>
                      <w:r w:rsidRPr="00147A88">
                        <w:rPr>
                          <w:rFonts w:ascii="Arial Rounded MT Bold" w:hAnsi="Arial Rounded MT Bold"/>
                          <w:sz w:val="18"/>
                        </w:rPr>
                        <w:t xml:space="preserve">  </w:t>
                      </w:r>
                    </w:p>
                    <w:p w:rsidR="00A014BC" w:rsidRDefault="00A014BC" w:rsidP="00B13377">
                      <w:pPr>
                        <w:spacing w:after="60"/>
                        <w:rPr>
                          <w:rFonts w:ascii="Arial Rounded MT Bold" w:hAnsi="Arial Rounded MT Bold"/>
                          <w:sz w:val="18"/>
                        </w:rPr>
                      </w:pPr>
                    </w:p>
                    <w:p w:rsidR="00A014BC" w:rsidRDefault="009341DA" w:rsidP="00A014BC">
                      <w:r>
                        <w:t>Sw3s lo0l sw3s lo0l s2s l0l s2s l0l s2s sl0l s2s l0l s2s l0l</w:t>
                      </w:r>
                    </w:p>
                    <w:p w:rsidR="009341DA" w:rsidRDefault="009341DA" w:rsidP="00A014BC">
                      <w:r>
                        <w:t>3sf 0lj 2sf 0lj 2sf 0lj 2sf 0lj 2sf 0lj 2sf 0lj 2sf 0l 2sf</w:t>
                      </w:r>
                    </w:p>
                    <w:p w:rsidR="009341DA" w:rsidRDefault="009341DA" w:rsidP="00A014BC"/>
                    <w:p w:rsidR="009341DA" w:rsidRDefault="009341DA" w:rsidP="00A014BC">
                      <w:r>
                        <w:t xml:space="preserve">3 Surfer, 3 Segler, 3 Schwimmer, </w:t>
                      </w:r>
                      <w:r>
                        <w:t>3</w:t>
                      </w:r>
                      <w:bookmarkStart w:id="1" w:name="_GoBack"/>
                      <w:bookmarkEnd w:id="1"/>
                      <w:r>
                        <w:t xml:space="preserve"> Speerwerfer, 3 Skifahrer</w:t>
                      </w:r>
                    </w:p>
                    <w:p w:rsidR="009341DA" w:rsidRPr="00147A88" w:rsidRDefault="009341DA" w:rsidP="00A014BC">
                      <w:r>
                        <w:t>30 Läufer, 40 Langläufer, 90 Leichtathleten, 0 Tore, 0 Grad</w:t>
                      </w:r>
                    </w:p>
                    <w:p w:rsidR="00A014BC" w:rsidRPr="00147A88" w:rsidRDefault="00A014BC" w:rsidP="00A014BC">
                      <w:pPr>
                        <w:spacing w:after="0"/>
                        <w:rPr>
                          <w:rFonts w:ascii="Arial Rounded MT Bold" w:hAnsi="Arial Rounded MT Bold"/>
                          <w:sz w:val="22"/>
                        </w:rPr>
                      </w:pPr>
                    </w:p>
                    <w:p w:rsidR="00A014BC" w:rsidRPr="00147A88" w:rsidRDefault="00A014BC" w:rsidP="00A014BC"/>
                    <w:p w:rsidR="00A609B3" w:rsidRPr="00147A88" w:rsidRDefault="00A609B3" w:rsidP="00A609B3">
                      <w:pPr>
                        <w:spacing w:after="0"/>
                        <w:rPr>
                          <w:rFonts w:ascii="Arial Rounded MT Bold" w:hAnsi="Arial Rounded MT Bold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609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C3774" wp14:editId="46082B71">
                <wp:simplePos x="0" y="0"/>
                <wp:positionH relativeFrom="column">
                  <wp:posOffset>310617</wp:posOffset>
                </wp:positionH>
                <wp:positionV relativeFrom="paragraph">
                  <wp:posOffset>1689565</wp:posOffset>
                </wp:positionV>
                <wp:extent cx="6191545" cy="2797724"/>
                <wp:effectExtent l="0" t="0" r="0" b="0"/>
                <wp:wrapNone/>
                <wp:docPr id="7" name="Textfel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545" cy="279772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609B3" w:rsidRPr="00147A88" w:rsidRDefault="00A609B3" w:rsidP="00B13377">
                            <w:pPr>
                              <w:spacing w:after="60"/>
                            </w:pPr>
                            <w:r w:rsidRPr="00147A88">
                              <w:rPr>
                                <w:rFonts w:ascii="Arial Rounded MT Bold" w:hAnsi="Arial Rounded MT Bold"/>
                              </w:rPr>
                              <w:t>Aufgabe</w:t>
                            </w:r>
                            <w:r>
                              <w:rPr>
                                <w:rFonts w:ascii="Arial Rounded MT Bold" w:hAnsi="Arial Rounded MT Bold"/>
                                <w:sz w:val="20"/>
                              </w:rPr>
                              <w:t>:</w:t>
                            </w:r>
                            <w:r w:rsidRPr="00147A88">
                              <w:rPr>
                                <w:rFonts w:ascii="Arial Rounded MT Bold" w:hAnsi="Arial Rounded MT Bold"/>
                                <w:sz w:val="18"/>
                              </w:rPr>
                              <w:t xml:space="preserve">  </w:t>
                            </w:r>
                          </w:p>
                          <w:p w:rsidR="00A609B3" w:rsidRDefault="00A609B3" w:rsidP="00A609B3">
                            <w:pPr>
                              <w:spacing w:after="0"/>
                              <w:rPr>
                                <w:rFonts w:ascii="Arial Rounded MT Bold" w:hAnsi="Arial Rounded MT Bold"/>
                                <w:sz w:val="22"/>
                              </w:rPr>
                            </w:pPr>
                          </w:p>
                          <w:p w:rsidR="00A014BC" w:rsidRDefault="009341DA" w:rsidP="00A014BC">
                            <w:r>
                              <w:t>Für die Fahrt nach London habe sich 49 Schüler angemeldet.</w:t>
                            </w:r>
                          </w:p>
                          <w:p w:rsidR="009341DA" w:rsidRDefault="009341DA" w:rsidP="00A014BC">
                            <w:r>
                              <w:t>Sie wollen 4 Wochen lang ihre Englischkenntnisse vertiefen.</w:t>
                            </w:r>
                          </w:p>
                          <w:p w:rsidR="009341DA" w:rsidRDefault="009341DA" w:rsidP="00A014BC">
                            <w:r>
                              <w:t>9 Jungen waren bereits einmal in der britischen Hauptstadt.</w:t>
                            </w:r>
                          </w:p>
                          <w:p w:rsidR="009341DA" w:rsidRDefault="009341DA" w:rsidP="00A014BC">
                            <w:r>
                              <w:t>Der Gesamtpreis der Reise beträgt pro Teilnehmer 499 Pfund.</w:t>
                            </w:r>
                          </w:p>
                          <w:p w:rsidR="009341DA" w:rsidRDefault="009341DA" w:rsidP="00A014BC">
                            <w:r>
                              <w:t>Er muss spätestens 49 Tage vor der Abreise überwiesen sein.</w:t>
                            </w:r>
                          </w:p>
                          <w:p w:rsidR="009341DA" w:rsidRDefault="009341DA" w:rsidP="00A014BC">
                            <w:r>
                              <w:t>In dem Preis sind auch die Kosten für 4 Ausflüge enthalten.</w:t>
                            </w:r>
                          </w:p>
                          <w:p w:rsidR="009341DA" w:rsidRDefault="009341DA" w:rsidP="00A014BC"/>
                          <w:p w:rsidR="00A014BC" w:rsidRPr="00147A88" w:rsidRDefault="00A014BC" w:rsidP="00A609B3">
                            <w:pPr>
                              <w:spacing w:after="0"/>
                              <w:rPr>
                                <w:rFonts w:ascii="Arial Rounded MT Bold" w:hAnsi="Arial Rounded MT Bold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9C3774" id="_x0000_s1031" type="#_x0000_t202" style="position:absolute;margin-left:24.45pt;margin-top:133.05pt;width:487.5pt;height:220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" filled="f" stroked="f" strokeweight=".5pt">
                <v:textbox>
                  <w:txbxContent>
                    <w:p w:rsidR="00A609B3" w:rsidRPr="00147A88" w:rsidRDefault="00A609B3" w:rsidP="00B13377">
                      <w:pPr>
                        <w:spacing w:after="60"/>
                      </w:pPr>
                      <w:r w:rsidRPr="00147A88">
                        <w:rPr>
                          <w:rFonts w:ascii="Arial Rounded MT Bold" w:hAnsi="Arial Rounded MT Bold"/>
                        </w:rPr>
                        <w:t>Aufgabe</w:t>
                      </w:r>
                      <w:r>
                        <w:rPr>
                          <w:rFonts w:ascii="Arial Rounded MT Bold" w:hAnsi="Arial Rounded MT Bold"/>
                          <w:sz w:val="20"/>
                        </w:rPr>
                        <w:t>:</w:t>
                      </w:r>
                      <w:r w:rsidRPr="00147A88">
                        <w:rPr>
                          <w:rFonts w:ascii="Arial Rounded MT Bold" w:hAnsi="Arial Rounded MT Bold"/>
                          <w:sz w:val="18"/>
                        </w:rPr>
                        <w:t xml:space="preserve">  </w:t>
                      </w:r>
                    </w:p>
                    <w:p w:rsidR="00A609B3" w:rsidRDefault="00A609B3" w:rsidP="00A609B3">
                      <w:pPr>
                        <w:spacing w:after="0"/>
                        <w:rPr>
                          <w:rFonts w:ascii="Arial Rounded MT Bold" w:hAnsi="Arial Rounded MT Bold"/>
                          <w:sz w:val="22"/>
                        </w:rPr>
                      </w:pPr>
                    </w:p>
                    <w:p w:rsidR="00A014BC" w:rsidRDefault="009341DA" w:rsidP="00A014BC">
                      <w:r>
                        <w:t>Für die Fahrt nach London habe sich 49 Schüler angemeldet.</w:t>
                      </w:r>
                    </w:p>
                    <w:p w:rsidR="009341DA" w:rsidRDefault="009341DA" w:rsidP="00A014BC">
                      <w:r>
                        <w:t>Sie wollen 4 Wochen lang ihre Englischkenntnisse vertiefen.</w:t>
                      </w:r>
                    </w:p>
                    <w:p w:rsidR="009341DA" w:rsidRDefault="009341DA" w:rsidP="00A014BC">
                      <w:r>
                        <w:t>9 Jungen waren bereits einmal in der britischen Hauptstadt.</w:t>
                      </w:r>
                    </w:p>
                    <w:p w:rsidR="009341DA" w:rsidRDefault="009341DA" w:rsidP="00A014BC">
                      <w:r>
                        <w:t>Der Gesamtpreis der Reise beträgt pro Teilnehmer 499 Pfund.</w:t>
                      </w:r>
                    </w:p>
                    <w:p w:rsidR="009341DA" w:rsidRDefault="009341DA" w:rsidP="00A014BC">
                      <w:r>
                        <w:t>Er muss spätestens 49 Tage vor der Abreise überwiesen sein.</w:t>
                      </w:r>
                    </w:p>
                    <w:p w:rsidR="009341DA" w:rsidRDefault="009341DA" w:rsidP="00A014BC">
                      <w:r>
                        <w:t>In dem Preis sind auch die Kosten für 4 Ausflüge enthalten.</w:t>
                      </w:r>
                    </w:p>
                    <w:p w:rsidR="009341DA" w:rsidRDefault="009341DA" w:rsidP="00A014BC"/>
                    <w:p w:rsidR="00A014BC" w:rsidRPr="00147A88" w:rsidRDefault="00A014BC" w:rsidP="00A609B3">
                      <w:pPr>
                        <w:spacing w:after="0"/>
                        <w:rPr>
                          <w:rFonts w:ascii="Arial Rounded MT Bold" w:hAnsi="Arial Rounded MT Bold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B31BC7" w:rsidSect="00064856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14BC" w:rsidRDefault="00A014BC" w:rsidP="00A609B3">
      <w:pPr>
        <w:spacing w:after="0" w:line="240" w:lineRule="auto"/>
      </w:pPr>
      <w:r>
        <w:separator/>
      </w:r>
    </w:p>
  </w:endnote>
  <w:endnote w:type="continuationSeparator" w:id="0">
    <w:p w:rsidR="00A014BC" w:rsidRDefault="00A014BC" w:rsidP="00A60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14BC" w:rsidRDefault="00A014BC" w:rsidP="00A609B3">
      <w:pPr>
        <w:spacing w:after="0" w:line="240" w:lineRule="auto"/>
      </w:pPr>
      <w:r>
        <w:separator/>
      </w:r>
    </w:p>
  </w:footnote>
  <w:footnote w:type="continuationSeparator" w:id="0">
    <w:p w:rsidR="00A014BC" w:rsidRDefault="00A014BC" w:rsidP="00A609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9B3" w:rsidRDefault="00A609B3">
    <w:pPr>
      <w:pStyle w:val="Kopfzeile"/>
    </w:pPr>
    <w:r>
      <w:rPr>
        <w:noProof/>
        <w:lang w:eastAsia="de-DE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A7E9846" wp14:editId="75A4897F">
              <wp:simplePos x="0" y="0"/>
              <wp:positionH relativeFrom="column">
                <wp:posOffset>152400</wp:posOffset>
              </wp:positionH>
              <wp:positionV relativeFrom="paragraph">
                <wp:posOffset>114300</wp:posOffset>
              </wp:positionV>
              <wp:extent cx="6479675" cy="9684500"/>
              <wp:effectExtent l="0" t="0" r="16510" b="0"/>
              <wp:wrapNone/>
              <wp:docPr id="49" name="Gruppieren 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79675" cy="9684500"/>
                        <a:chOff x="0" y="0"/>
                        <a:chExt cx="6479675" cy="9684500"/>
                      </a:xfrm>
                    </wpg:grpSpPr>
                    <wpg:grpSp>
                      <wpg:cNvPr id="32" name="Gruppieren 32"/>
                      <wpg:cNvGrpSpPr/>
                      <wpg:grpSpPr>
                        <a:xfrm>
                          <a:off x="0" y="0"/>
                          <a:ext cx="6479675" cy="4701020"/>
                          <a:chOff x="0" y="0"/>
                          <a:chExt cx="6479675" cy="4701020"/>
                        </a:xfrm>
                      </wpg:grpSpPr>
                      <wpg:grpSp>
                        <wpg:cNvPr id="13" name="Gruppieren 13"/>
                        <wpg:cNvGrpSpPr/>
                        <wpg:grpSpPr>
                          <a:xfrm>
                            <a:off x="0" y="0"/>
                            <a:ext cx="6479675" cy="4679950"/>
                            <a:chOff x="0" y="0"/>
                            <a:chExt cx="6480000" cy="4680000"/>
                          </a:xfrm>
                        </wpg:grpSpPr>
                        <wpg:grpSp>
                          <wpg:cNvPr id="8" name="Gruppieren 8"/>
                          <wpg:cNvGrpSpPr/>
                          <wpg:grpSpPr>
                            <a:xfrm>
                              <a:off x="0" y="0"/>
                              <a:ext cx="6480000" cy="4680000"/>
                              <a:chOff x="0" y="0"/>
                              <a:chExt cx="6480000" cy="4680000"/>
                            </a:xfrm>
                          </wpg:grpSpPr>
                          <wps:wsp>
                            <wps:cNvPr id="1" name="Rechteck: abgerundete Ecken 1"/>
                            <wps:cNvSpPr/>
                            <wps:spPr>
                              <a:xfrm>
                                <a:off x="0" y="0"/>
                                <a:ext cx="6480000" cy="4680000"/>
                              </a:xfrm>
                              <a:prstGeom prst="roundRect">
                                <a:avLst>
                                  <a:gd name="adj" fmla="val 2717"/>
                                </a:avLst>
                              </a:prstGeom>
                              <a:solidFill>
                                <a:srgbClr val="C00000"/>
                              </a:solidFill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" name="Rechteck: abgerundete Ecken 2"/>
                            <wps:cNvSpPr/>
                            <wps:spPr>
                              <a:xfrm>
                                <a:off x="152400" y="110836"/>
                                <a:ext cx="899795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" name="Rechteck: abgerundete Ecken 3"/>
                            <wps:cNvSpPr/>
                            <wps:spPr>
                              <a:xfrm>
                                <a:off x="5444836" y="110836"/>
                                <a:ext cx="900000" cy="900000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Rechteck: abgerundete Ecken 4"/>
                            <wps:cNvSpPr/>
                            <wps:spPr>
                              <a:xfrm>
                                <a:off x="1149927" y="110836"/>
                                <a:ext cx="4197928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" name="Rechteck: abgerundete Ecken 5"/>
                            <wps:cNvSpPr/>
                            <wps:spPr>
                              <a:xfrm>
                                <a:off x="152400" y="1115291"/>
                                <a:ext cx="6192000" cy="3456000"/>
                              </a:xfrm>
                              <a:prstGeom prst="roundRect">
                                <a:avLst>
                                  <a:gd name="adj" fmla="val 4541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31" name="Grafik 31" descr="login icon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3044" y="161925"/>
                              <a:ext cx="770255" cy="770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1" name="Textfeld 11"/>
                          <wps:cNvSpPr txBox="1"/>
                          <wps:spPr>
                            <a:xfrm>
                              <a:off x="152394" y="1114400"/>
                              <a:ext cx="6191985" cy="61051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Einstellungen</w:t>
                                </w:r>
                                <w:r w:rsidRPr="00147A88">
                                  <w:rPr>
                                    <w:rFonts w:ascii="Arial Rounded MT Bold" w:hAnsi="Arial Rounded MT Bold"/>
                                    <w:sz w:val="18"/>
                                  </w:rPr>
                                  <w:t xml:space="preserve">: 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Schriftart:</w:t>
                                </w:r>
                                <w:r w:rsidRPr="00147A88"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Courier New 12 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tabs>
                                    <w:tab w:val="left" w:pos="1418"/>
                                  </w:tabs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Vorbereitung</w:t>
                                </w:r>
                                <w:r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Fußzeile beschriften mit Name, Klasse, Datum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sz w:val="22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Speichern unter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2"/>
                                  </w:rPr>
                                  <w:t>Dein Laufwerk → Ordner „Tastschreiben-Übung“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7" name="Gruppieren 27"/>
                        <wpg:cNvGrpSpPr/>
                        <wpg:grpSpPr>
                          <a:xfrm>
                            <a:off x="4426527" y="4558145"/>
                            <a:ext cx="1778000" cy="142875"/>
                            <a:chOff x="0" y="0"/>
                            <a:chExt cx="1778000" cy="142875"/>
                          </a:xfrm>
                        </wpg:grpSpPr>
                        <pic:pic xmlns:pic="http://schemas.openxmlformats.org/drawingml/2006/picture">
                          <pic:nvPicPr>
                            <pic:cNvPr id="6" name="Grafik 6" descr="C:\Users\Birgit\AppData\Local\Microsoft\Windows\INetCacheContent.Word\Kompakt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16000" y="0"/>
                              <a:ext cx="762000" cy="142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26" name="Textfeld 26"/>
                          <wps:cNvSpPr txBox="1"/>
                          <wps:spPr>
                            <a:xfrm>
                              <a:off x="0" y="16933"/>
                              <a:ext cx="1075055" cy="1047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A609B3" w:rsidRDefault="00A609B3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</w:pPr>
                                <w:r w:rsidRPr="00A609B3"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  <w:t>Fachlehrerseite.de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grpSp>
                    <wpg:grpSp>
                      <wpg:cNvPr id="33" name="Gruppieren 33"/>
                      <wpg:cNvGrpSpPr/>
                      <wpg:grpSpPr>
                        <a:xfrm>
                          <a:off x="0" y="4983480"/>
                          <a:ext cx="6479675" cy="4701020"/>
                          <a:chOff x="0" y="0"/>
                          <a:chExt cx="6479675" cy="4701020"/>
                        </a:xfrm>
                      </wpg:grpSpPr>
                      <wpg:grpSp>
                        <wpg:cNvPr id="34" name="Gruppieren 34"/>
                        <wpg:cNvGrpSpPr/>
                        <wpg:grpSpPr>
                          <a:xfrm>
                            <a:off x="0" y="0"/>
                            <a:ext cx="6479675" cy="4679950"/>
                            <a:chOff x="0" y="0"/>
                            <a:chExt cx="6480000" cy="4680000"/>
                          </a:xfrm>
                        </wpg:grpSpPr>
                        <wpg:grpSp>
                          <wpg:cNvPr id="35" name="Gruppieren 35"/>
                          <wpg:cNvGrpSpPr/>
                          <wpg:grpSpPr>
                            <a:xfrm>
                              <a:off x="0" y="0"/>
                              <a:ext cx="6480000" cy="4680000"/>
                              <a:chOff x="0" y="0"/>
                              <a:chExt cx="6480000" cy="4680000"/>
                            </a:xfrm>
                          </wpg:grpSpPr>
                          <wps:wsp>
                            <wps:cNvPr id="36" name="Rechteck: abgerundete Ecken 36"/>
                            <wps:cNvSpPr/>
                            <wps:spPr>
                              <a:xfrm>
                                <a:off x="0" y="0"/>
                                <a:ext cx="6480000" cy="4680000"/>
                              </a:xfrm>
                              <a:prstGeom prst="roundRect">
                                <a:avLst>
                                  <a:gd name="adj" fmla="val 2717"/>
                                </a:avLst>
                              </a:prstGeom>
                              <a:solidFill>
                                <a:srgbClr val="C00000"/>
                              </a:solidFill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7" name="Rechteck: abgerundete Ecken 37"/>
                            <wps:cNvSpPr/>
                            <wps:spPr>
                              <a:xfrm>
                                <a:off x="152400" y="110836"/>
                                <a:ext cx="899795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8" name="Rechteck: abgerundete Ecken 38"/>
                            <wps:cNvSpPr/>
                            <wps:spPr>
                              <a:xfrm>
                                <a:off x="5444836" y="110836"/>
                                <a:ext cx="900000" cy="900000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9" name="Rechteck: abgerundete Ecken 39"/>
                            <wps:cNvSpPr/>
                            <wps:spPr>
                              <a:xfrm>
                                <a:off x="1149927" y="110836"/>
                                <a:ext cx="4197928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0" name="Rechteck: abgerundete Ecken 40"/>
                            <wps:cNvSpPr/>
                            <wps:spPr>
                              <a:xfrm>
                                <a:off x="152400" y="1115291"/>
                                <a:ext cx="6192000" cy="3456000"/>
                              </a:xfrm>
                              <a:prstGeom prst="roundRect">
                                <a:avLst>
                                  <a:gd name="adj" fmla="val 4541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41" name="Grafik 41" descr="login icon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3044" y="161925"/>
                              <a:ext cx="770255" cy="770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44" name="Textfeld 44"/>
                          <wps:cNvSpPr txBox="1"/>
                          <wps:spPr>
                            <a:xfrm>
                              <a:off x="152394" y="1114281"/>
                              <a:ext cx="6191985" cy="66320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Einstellungen</w:t>
                                </w:r>
                                <w:r w:rsidRPr="00147A88">
                                  <w:rPr>
                                    <w:rFonts w:ascii="Arial Rounded MT Bold" w:hAnsi="Arial Rounded MT Bold"/>
                                    <w:sz w:val="18"/>
                                  </w:rPr>
                                  <w:t xml:space="preserve">: 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Schriftart:</w:t>
                                </w:r>
                                <w:r w:rsidRPr="00147A88"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Courier New 12 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tabs>
                                    <w:tab w:val="left" w:pos="1418"/>
                                  </w:tabs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Vorbereitung</w:t>
                                </w:r>
                                <w:r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Fußzeile beschriften mit Name, Klasse, Datum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sz w:val="22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Speichern unter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2"/>
                                  </w:rPr>
                                  <w:t>Dein Laufwerk → Ordner „Tastschreiben-Übung“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6" name="Gruppieren 46"/>
                        <wpg:cNvGrpSpPr/>
                        <wpg:grpSpPr>
                          <a:xfrm>
                            <a:off x="4426527" y="4558145"/>
                            <a:ext cx="1778000" cy="142875"/>
                            <a:chOff x="0" y="0"/>
                            <a:chExt cx="1778000" cy="142875"/>
                          </a:xfrm>
                        </wpg:grpSpPr>
                        <pic:pic xmlns:pic="http://schemas.openxmlformats.org/drawingml/2006/picture">
                          <pic:nvPicPr>
                            <pic:cNvPr id="47" name="Grafik 47" descr="C:\Users\Birgit\AppData\Local\Microsoft\Windows\INetCacheContent.Word\Kompakt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16000" y="0"/>
                              <a:ext cx="762000" cy="142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48" name="Textfeld 48"/>
                          <wps:cNvSpPr txBox="1"/>
                          <wps:spPr>
                            <a:xfrm>
                              <a:off x="0" y="16933"/>
                              <a:ext cx="1075055" cy="1047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A609B3" w:rsidRDefault="00A609B3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</w:pPr>
                                <w:r w:rsidRPr="00A609B3"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  <w:t>Fachlehrerseite.de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</wp:anchor>
          </w:drawing>
        </mc:Choice>
        <mc:Fallback>
          <w:pict>
            <v:group w14:anchorId="4A7E9846" id="Gruppieren 49" o:spid="_x0000_s1032" style="position:absolute;margin-left:12pt;margin-top:9pt;width:510.2pt;height:762.55pt;z-index:251659264" coordsize="64796,968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">
              <v:group id="Gruppieren 32" o:spid="_x0000_s1033" style="position:absolute;width:64796;height:47010" coordsize="64796,47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<v:group id="Gruppieren 13" o:spid="_x0000_s1034" style="position:absolute;width:64796;height:46799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uppieren 8" o:spid="_x0000_s1035" style="position:absolute;width:64800;height:46800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roundrect id="Rechteck: abgerundete Ecken 1" o:spid="_x0000_s1036" style="position:absolute;width:64800;height:46800;visibility:visible;mso-wrap-style:square;v-text-anchor:middle" arcsize="178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" fillcolor="#c00000" strokecolor="#c00000" strokeweight="1pt">
                      <v:stroke joinstyle="miter"/>
                    </v:roundrect>
                    <v:roundrect id="Rechteck: abgerundete Ecken 2" o:spid="_x0000_s1037" style="position:absolute;left:1524;top:1108;width:8997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" fillcolor="white [3201]" strokecolor="white [3212]" strokeweight="1pt">
                      <v:stroke joinstyle="miter"/>
                    </v:roundrect>
                    <v:roundrect id="Rechteck: abgerundete Ecken 3" o:spid="_x0000_s1038" style="position:absolute;left:54448;top:1108;width:9000;height:9000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" fillcolor="white [3201]" strokecolor="white [3212]" strokeweight="1pt">
                      <v:stroke joinstyle="miter"/>
                    </v:roundrect>
                    <v:roundrect id="Rechteck: abgerundete Ecken 4" o:spid="_x0000_s1039" style="position:absolute;left:11499;top:1108;width:41979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" fillcolor="white [3201]" strokecolor="white [3212]" strokeweight="1pt">
                      <v:stroke joinstyle="miter"/>
                    </v:roundrect>
                    <v:roundrect id="Rechteck: abgerundete Ecken 5" o:spid="_x0000_s1040" style="position:absolute;left:1524;top:11152;width:61920;height:34560;visibility:visible;mso-wrap-style:square;v-text-anchor:middle" arcsize="2976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" fillcolor="white [3201]" strokecolor="white [3212]" strokeweight="1pt">
                      <v:stroke joinstyle="miter"/>
                    </v:roundrect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 31" o:spid="_x0000_s1041" type="#_x0000_t75" alt="login icon" style="position:absolute;left:2130;top:1619;width:7702;height:77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">
                    <v:imagedata r:id="rId3" o:title="login icon"/>
                    <v:path arrowok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feld 11" o:spid="_x0000_s1042" type="#_x0000_t202" style="position:absolute;left:1523;top:11144;width:61920;height:6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        <v:textbox>
                      <w:txbxContent>
                        <w:p w:rsidR="00A609B3" w:rsidRPr="00147A88" w:rsidRDefault="00A609B3" w:rsidP="00A609B3">
                          <w:pPr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Einstellungen</w:t>
                          </w:r>
                          <w:r w:rsidRPr="00147A88">
                            <w:rPr>
                              <w:rFonts w:ascii="Arial Rounded MT Bold" w:hAnsi="Arial Rounded MT Bold"/>
                              <w:sz w:val="18"/>
                            </w:rPr>
                            <w:t xml:space="preserve">:  </w:t>
                          </w:r>
                          <w:r w:rsidRPr="00147A88">
                            <w:rPr>
                              <w:sz w:val="20"/>
                            </w:rPr>
                            <w:t>Schriftart:</w:t>
                          </w:r>
                          <w:r w:rsidRPr="00147A88">
                            <w:rPr>
                              <w:sz w:val="16"/>
                            </w:rPr>
                            <w:t xml:space="preserve"> </w:t>
                          </w:r>
                          <w:r w:rsidRPr="00147A88">
                            <w:rPr>
                              <w:sz w:val="20"/>
                            </w:rPr>
                            <w:t xml:space="preserve">Courier New 12 </w:t>
                          </w:r>
                        </w:p>
                        <w:p w:rsidR="00A609B3" w:rsidRPr="00147A88" w:rsidRDefault="00A609B3" w:rsidP="00A609B3">
                          <w:pPr>
                            <w:tabs>
                              <w:tab w:val="left" w:pos="1418"/>
                            </w:tabs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Vorbereitung</w:t>
                          </w:r>
                          <w:r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0"/>
                            </w:rPr>
                            <w:t>Fußzeile beschriften mit Name, Klasse, Datum</w:t>
                          </w:r>
                        </w:p>
                        <w:p w:rsidR="00A609B3" w:rsidRPr="00147A88" w:rsidRDefault="00A609B3" w:rsidP="00A609B3">
                          <w:pPr>
                            <w:spacing w:after="0"/>
                            <w:rPr>
                              <w:sz w:val="22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Speichern unter</w:t>
                          </w:r>
                          <w:r w:rsidRPr="00147A88"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2"/>
                            </w:rPr>
                            <w:t>Dein Laufwerk → Ordner „Tastschreiben-Übung“</w:t>
                          </w:r>
                        </w:p>
                        <w:p w:rsidR="00A609B3" w:rsidRPr="00147A88" w:rsidRDefault="00A609B3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sz w:val="20"/>
                            </w:rPr>
                          </w:pPr>
                        </w:p>
                      </w:txbxContent>
                    </v:textbox>
                  </v:shape>
                </v:group>
                <v:group id="Gruppieren 27" o:spid="_x0000_s1043" style="position:absolute;left:44265;top:45581;width:17780;height:1429" coordsize="17780,1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Grafik 6" o:spid="_x0000_s1044" type="#_x0000_t75" style="position:absolute;left:10160;width:7620;height:14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">
                    <v:imagedata r:id="rId4" o:title="Kompakt"/>
                    <v:path arrowok="t"/>
                  </v:shape>
                  <v:shape id="Textfeld 26" o:spid="_x0000_s1045" type="#_x0000_t202" style="position:absolute;top:169;width:10750;height:1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" filled="f" stroked="f" strokeweight=".5pt">
                    <v:textbox inset="0,0,0,0">
                      <w:txbxContent>
                        <w:p w:rsidR="00A609B3" w:rsidRPr="00A609B3" w:rsidRDefault="00A609B3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</w:pPr>
                          <w:r w:rsidRPr="00A609B3"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  <w:t>Fachlehrerseite.de</w:t>
                          </w:r>
                        </w:p>
                      </w:txbxContent>
                    </v:textbox>
                  </v:shape>
                </v:group>
              </v:group>
              <v:group id="Gruppieren 33" o:spid="_x0000_s1046" style="position:absolute;top:49834;width:64796;height:47011" coordsize="64796,47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<v:group id="Gruppieren 34" o:spid="_x0000_s1047" style="position:absolute;width:64796;height:46799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group id="Gruppieren 35" o:spid="_x0000_s1048" style="position:absolute;width:64800;height:46800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<v:roundrect id="Rechteck: abgerundete Ecken 36" o:spid="_x0000_s1049" style="position:absolute;width:64800;height:46800;visibility:visible;mso-wrap-style:square;v-text-anchor:middle" arcsize="178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" fillcolor="#c00000" strokecolor="#c00000" strokeweight="1pt">
                      <v:stroke joinstyle="miter"/>
                    </v:roundrect>
                    <v:roundrect id="Rechteck: abgerundete Ecken 37" o:spid="_x0000_s1050" style="position:absolute;left:1524;top:1108;width:8997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" fillcolor="white [3201]" strokecolor="white [3212]" strokeweight="1pt">
                      <v:stroke joinstyle="miter"/>
                    </v:roundrect>
                    <v:roundrect id="Rechteck: abgerundete Ecken 38" o:spid="_x0000_s1051" style="position:absolute;left:54448;top:1108;width:9000;height:9000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" fillcolor="white [3201]" strokecolor="white [3212]" strokeweight="1pt">
                      <v:stroke joinstyle="miter"/>
                    </v:roundrect>
                    <v:roundrect id="Rechteck: abgerundete Ecken 39" o:spid="_x0000_s1052" style="position:absolute;left:11499;top:1108;width:41979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" fillcolor="white [3201]" strokecolor="white [3212]" strokeweight="1pt">
                      <v:stroke joinstyle="miter"/>
                    </v:roundrect>
                    <v:roundrect id="Rechteck: abgerundete Ecken 40" o:spid="_x0000_s1053" style="position:absolute;left:1524;top:11152;width:61920;height:34560;visibility:visible;mso-wrap-style:square;v-text-anchor:middle" arcsize="2976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" fillcolor="white [3201]" strokecolor="white [3212]" strokeweight="1pt">
                      <v:stroke joinstyle="miter"/>
                    </v:roundrect>
                  </v:group>
                  <v:shape id="Grafik 41" o:spid="_x0000_s1054" type="#_x0000_t75" alt="login icon" style="position:absolute;left:2130;top:1619;width:7702;height:77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">
                    <v:imagedata r:id="rId3" o:title="login icon"/>
                    <v:path arrowok="t"/>
                  </v:shape>
                  <v:shape id="Textfeld 44" o:spid="_x0000_s1055" type="#_x0000_t202" style="position:absolute;left:1523;top:11142;width:61920;height:6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" filled="f" stroked="f" strokeweight=".5pt">
                    <v:textbox>
                      <w:txbxContent>
                        <w:p w:rsidR="00A609B3" w:rsidRPr="00147A88" w:rsidRDefault="00A609B3" w:rsidP="00A609B3">
                          <w:pPr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Einstellungen</w:t>
                          </w:r>
                          <w:r w:rsidRPr="00147A88">
                            <w:rPr>
                              <w:rFonts w:ascii="Arial Rounded MT Bold" w:hAnsi="Arial Rounded MT Bold"/>
                              <w:sz w:val="18"/>
                            </w:rPr>
                            <w:t xml:space="preserve">:  </w:t>
                          </w:r>
                          <w:r w:rsidRPr="00147A88">
                            <w:rPr>
                              <w:sz w:val="20"/>
                            </w:rPr>
                            <w:t>Schriftart:</w:t>
                          </w:r>
                          <w:r w:rsidRPr="00147A88">
                            <w:rPr>
                              <w:sz w:val="16"/>
                            </w:rPr>
                            <w:t xml:space="preserve"> </w:t>
                          </w:r>
                          <w:r w:rsidRPr="00147A88">
                            <w:rPr>
                              <w:sz w:val="20"/>
                            </w:rPr>
                            <w:t xml:space="preserve">Courier New 12 </w:t>
                          </w:r>
                        </w:p>
                        <w:p w:rsidR="00A609B3" w:rsidRPr="00147A88" w:rsidRDefault="00A609B3" w:rsidP="00A609B3">
                          <w:pPr>
                            <w:tabs>
                              <w:tab w:val="left" w:pos="1418"/>
                            </w:tabs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Vorbereitung</w:t>
                          </w:r>
                          <w:r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0"/>
                            </w:rPr>
                            <w:t>Fußzeile beschriften mit Name, Klasse, Datum</w:t>
                          </w:r>
                        </w:p>
                        <w:p w:rsidR="00A609B3" w:rsidRPr="00147A88" w:rsidRDefault="00A609B3" w:rsidP="00A609B3">
                          <w:pPr>
                            <w:spacing w:after="0"/>
                            <w:rPr>
                              <w:sz w:val="22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Speichern unter</w:t>
                          </w:r>
                          <w:r w:rsidRPr="00147A88"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2"/>
                            </w:rPr>
                            <w:t>Dein Laufwerk → Ordner „Tastschreiben-Übung“</w:t>
                          </w:r>
                        </w:p>
                        <w:p w:rsidR="00A609B3" w:rsidRPr="00147A88" w:rsidRDefault="00A609B3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sz w:val="20"/>
                            </w:rPr>
                          </w:pPr>
                        </w:p>
                      </w:txbxContent>
                    </v:textbox>
                  </v:shape>
                </v:group>
                <v:group id="Gruppieren 46" o:spid="_x0000_s1056" style="position:absolute;left:44265;top:45581;width:17780;height:1429" coordsize="17780,1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shape id="Grafik 47" o:spid="_x0000_s1057" type="#_x0000_t75" style="position:absolute;left:10160;width:7620;height:14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">
                    <v:imagedata r:id="rId4" o:title="Kompakt"/>
                    <v:path arrowok="t"/>
                  </v:shape>
                  <v:shape id="Textfeld 48" o:spid="_x0000_s1058" type="#_x0000_t202" style="position:absolute;top:169;width:10750;height:1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" filled="f" stroked="f" strokeweight=".5pt">
                    <v:textbox inset="0,0,0,0">
                      <w:txbxContent>
                        <w:p w:rsidR="00A609B3" w:rsidRPr="00A609B3" w:rsidRDefault="00A609B3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</w:pPr>
                          <w:r w:rsidRPr="00A609B3"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  <w:t>Fachlehrerseite.de</w:t>
                          </w:r>
                        </w:p>
                      </w:txbxContent>
                    </v:textbox>
                  </v:shape>
                </v:group>
              </v:group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4BC"/>
    <w:rsid w:val="000575B9"/>
    <w:rsid w:val="00064856"/>
    <w:rsid w:val="00147A88"/>
    <w:rsid w:val="00180FBB"/>
    <w:rsid w:val="001C3F4B"/>
    <w:rsid w:val="001E5E2D"/>
    <w:rsid w:val="002557AA"/>
    <w:rsid w:val="0036402A"/>
    <w:rsid w:val="004A61E3"/>
    <w:rsid w:val="009341DA"/>
    <w:rsid w:val="00945764"/>
    <w:rsid w:val="00A014BC"/>
    <w:rsid w:val="00A609B3"/>
    <w:rsid w:val="00B13377"/>
    <w:rsid w:val="00B31BC7"/>
    <w:rsid w:val="00EF4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A48C28"/>
  <w15:chartTrackingRefBased/>
  <w15:docId w15:val="{638CCDC1-1B9B-45EE-8541-BC1125AE7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Theme="minorHAnsi" w:hAnsi="Courier New" w:cs="Courier New"/>
        <w:sz w:val="24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rd">
    <w:name w:val="Normal"/>
    <w:qFormat/>
    <w:rsid w:val="00A609B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180FBB"/>
    <w:pPr>
      <w:pBdr>
        <w:bottom w:val="single" w:sz="18" w:space="1" w:color="auto"/>
      </w:pBdr>
      <w:spacing w:after="72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80F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fzeile">
    <w:name w:val="header"/>
    <w:basedOn w:val="Standard"/>
    <w:link w:val="KopfzeileZchn"/>
    <w:uiPriority w:val="99"/>
    <w:unhideWhenUsed/>
    <w:rsid w:val="00A609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609B3"/>
  </w:style>
  <w:style w:type="paragraph" w:styleId="Fuzeile">
    <w:name w:val="footer"/>
    <w:basedOn w:val="Standard"/>
    <w:link w:val="FuzeileZchn"/>
    <w:uiPriority w:val="99"/>
    <w:unhideWhenUsed/>
    <w:rsid w:val="00A609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609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03_Tastschreiben\&#220;bungstheke_Tastschreiben\00_Aufgabenkarte-Vorlag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00_Aufgabenkarte-Vorlage</Template>
  <TotalTime>0</TotalTime>
  <Pages>1</Pages>
  <Words>0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Birgit</dc:creator>
  <cp:keywords/>
  <dc:description/>
  <cp:lastModifiedBy>Birgit</cp:lastModifiedBy>
  <cp:revision>2</cp:revision>
  <dcterms:created xsi:type="dcterms:W3CDTF">2017-01-07T10:37:00Z</dcterms:created>
  <dcterms:modified xsi:type="dcterms:W3CDTF">2017-01-07T10:37:00Z</dcterms:modified>
</cp:coreProperties>
</file>