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C7" w:rsidRDefault="000575B9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14D159" wp14:editId="10B00965">
                <wp:simplePos x="0" y="0"/>
                <wp:positionH relativeFrom="column">
                  <wp:posOffset>1305700</wp:posOffset>
                </wp:positionH>
                <wp:positionV relativeFrom="paragraph">
                  <wp:posOffset>5039245</wp:posOffset>
                </wp:positionV>
                <wp:extent cx="4194653" cy="899763"/>
                <wp:effectExtent l="0" t="0" r="0" b="0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4653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575B9" w:rsidRPr="00147A88" w:rsidRDefault="00A014BC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Ziffernreihe – 4,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14D159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margin-left:102.8pt;margin-top:396.8pt;width:330.3pt;height:70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" filled="f" stroked="f" strokeweight=".5pt">
                <v:textbox>
                  <w:txbxContent>
                    <w:p w:rsidR="000575B9" w:rsidRPr="00147A88" w:rsidRDefault="00A014BC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Arial Rounded MT Bold" w:hAnsi="Arial Rounded MT Bold"/>
                          <w:sz w:val="32"/>
                        </w:rPr>
                        <w:t>Ziffernreihe – 4, 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CC3B97" wp14:editId="0316DFF5">
                <wp:simplePos x="0" y="0"/>
                <wp:positionH relativeFrom="column">
                  <wp:posOffset>5597626</wp:posOffset>
                </wp:positionH>
                <wp:positionV relativeFrom="paragraph">
                  <wp:posOffset>5032660</wp:posOffset>
                </wp:positionV>
                <wp:extent cx="899656" cy="899763"/>
                <wp:effectExtent l="0" t="0" r="0" b="0"/>
                <wp:wrapNone/>
                <wp:docPr id="42" name="Textfeld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656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575B9" w:rsidRPr="00147A88" w:rsidRDefault="000575B9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proofErr w:type="spellStart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t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B</w:t>
                            </w:r>
                            <w:proofErr w:type="spellEnd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 xml:space="preserve"> </w:t>
                            </w:r>
                            <w:r w:rsidR="00A014BC">
                              <w:rPr>
                                <w:rFonts w:ascii="Arial Rounded MT Bold" w:hAnsi="Arial Rounded MT Bold"/>
                                <w:sz w:val="32"/>
                              </w:rPr>
                              <w:t>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C3B97" id="Textfeld 42" o:spid="_x0000_s1027" type="#_x0000_t202" style="position:absolute;margin-left:440.75pt;margin-top:396.25pt;width:70.85pt;height:70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" filled="f" stroked="f" strokeweight=".5pt">
                <v:textbox>
                  <w:txbxContent>
                    <w:p w:rsidR="000575B9" w:rsidRPr="00147A88" w:rsidRDefault="000575B9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proofErr w:type="spellStart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S</w:t>
                      </w:r>
                      <w:r>
                        <w:rPr>
                          <w:rFonts w:ascii="Arial Rounded MT Bold" w:hAnsi="Arial Rounded MT Bold"/>
                          <w:sz w:val="32"/>
                        </w:rPr>
                        <w:t>t</w:t>
                      </w:r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B</w:t>
                      </w:r>
                      <w:proofErr w:type="spellEnd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 xml:space="preserve"> </w:t>
                      </w:r>
                      <w:r w:rsidR="00A014BC">
                        <w:rPr>
                          <w:rFonts w:ascii="Arial Rounded MT Bold" w:hAnsi="Arial Rounded MT Bold"/>
                          <w:sz w:val="32"/>
                        </w:rPr>
                        <w:t>34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1F42F1" wp14:editId="3757F3CA">
                <wp:simplePos x="0" y="0"/>
                <wp:positionH relativeFrom="column">
                  <wp:posOffset>5594814</wp:posOffset>
                </wp:positionH>
                <wp:positionV relativeFrom="paragraph">
                  <wp:posOffset>57678</wp:posOffset>
                </wp:positionV>
                <wp:extent cx="899656" cy="899763"/>
                <wp:effectExtent l="0" t="0" r="0" b="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656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575B9" w:rsidRPr="00147A88" w:rsidRDefault="000575B9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proofErr w:type="spellStart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t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B</w:t>
                            </w:r>
                            <w:proofErr w:type="spellEnd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 xml:space="preserve"> </w:t>
                            </w:r>
                            <w:r w:rsidR="00A014BC">
                              <w:rPr>
                                <w:rFonts w:ascii="Arial Rounded MT Bold" w:hAnsi="Arial Rounded MT Bold"/>
                                <w:sz w:val="32"/>
                              </w:rPr>
                              <w:t>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F42F1" id="Textfeld 9" o:spid="_x0000_s1028" type="#_x0000_t202" style="position:absolute;margin-left:440.55pt;margin-top:4.55pt;width:70.85pt;height:70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" filled="f" stroked="f" strokeweight=".5pt">
                <v:textbox>
                  <w:txbxContent>
                    <w:p w:rsidR="000575B9" w:rsidRPr="00147A88" w:rsidRDefault="000575B9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proofErr w:type="spellStart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S</w:t>
                      </w:r>
                      <w:r>
                        <w:rPr>
                          <w:rFonts w:ascii="Arial Rounded MT Bold" w:hAnsi="Arial Rounded MT Bold"/>
                          <w:sz w:val="32"/>
                        </w:rPr>
                        <w:t>t</w:t>
                      </w:r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B</w:t>
                      </w:r>
                      <w:proofErr w:type="spellEnd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 xml:space="preserve"> </w:t>
                      </w:r>
                      <w:r w:rsidR="00A014BC">
                        <w:rPr>
                          <w:rFonts w:ascii="Arial Rounded MT Bold" w:hAnsi="Arial Rounded MT Bold"/>
                          <w:sz w:val="32"/>
                        </w:rPr>
                        <w:t>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97CDD5" wp14:editId="28C02E8F">
                <wp:simplePos x="0" y="0"/>
                <wp:positionH relativeFrom="column">
                  <wp:posOffset>1305700</wp:posOffset>
                </wp:positionH>
                <wp:positionV relativeFrom="paragraph">
                  <wp:posOffset>49239</wp:posOffset>
                </wp:positionV>
                <wp:extent cx="4194653" cy="899763"/>
                <wp:effectExtent l="0" t="0" r="0" b="0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4653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575B9" w:rsidRPr="00147A88" w:rsidRDefault="00A014BC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Einschreiben Ziffernreihe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97CDD5" id="Textfeld 10" o:spid="_x0000_s1029" type="#_x0000_t202" style="position:absolute;margin-left:102.8pt;margin-top:3.9pt;width:330.3pt;height:70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" filled="f" stroked="f" strokeweight=".5pt">
                <v:textbox>
                  <w:txbxContent>
                    <w:p w:rsidR="000575B9" w:rsidRPr="00147A88" w:rsidRDefault="00A014BC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r>
                        <w:rPr>
                          <w:rFonts w:ascii="Arial Rounded MT Bold" w:hAnsi="Arial Rounded MT Bold"/>
                          <w:sz w:val="32"/>
                        </w:rPr>
                        <w:t>Einschreiben Ziffernreihe</w:t>
                      </w:r>
                    </w:p>
                  </w:txbxContent>
                </v:textbox>
              </v:shape>
            </w:pict>
          </mc:Fallback>
        </mc:AlternateContent>
      </w:r>
      <w:r w:rsidR="00A609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C492C2" wp14:editId="313ED63F">
                <wp:simplePos x="0" y="0"/>
                <wp:positionH relativeFrom="column">
                  <wp:posOffset>304783</wp:posOffset>
                </wp:positionH>
                <wp:positionV relativeFrom="paragraph">
                  <wp:posOffset>6685166</wp:posOffset>
                </wp:positionV>
                <wp:extent cx="6191545" cy="2793548"/>
                <wp:effectExtent l="0" t="0" r="0" b="0"/>
                <wp:wrapNone/>
                <wp:docPr id="14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35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09B3" w:rsidRDefault="00A609B3" w:rsidP="00B13377">
                            <w:pPr>
                              <w:spacing w:after="6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A014BC" w:rsidRDefault="00A014BC" w:rsidP="00B13377">
                            <w:pPr>
                              <w:spacing w:after="6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</w:p>
                          <w:p w:rsidR="00A014BC" w:rsidRDefault="00A014BC" w:rsidP="00A014BC">
                            <w:r>
                              <w:t xml:space="preserve">de4d ki9k de4d ki9k d4d k9k d4d k9k </w:t>
                            </w:r>
                            <w:r>
                              <w:t>d4d k9k</w:t>
                            </w:r>
                            <w:r w:rsidRPr="00A014BC">
                              <w:t xml:space="preserve"> </w:t>
                            </w:r>
                            <w:r>
                              <w:t>d4d k9k</w:t>
                            </w:r>
                            <w:r w:rsidRPr="00A014BC">
                              <w:t xml:space="preserve"> </w:t>
                            </w:r>
                            <w:r>
                              <w:t>d4d k9k</w:t>
                            </w:r>
                          </w:p>
                          <w:p w:rsidR="00A014BC" w:rsidRDefault="00A014BC" w:rsidP="00A014BC">
                            <w:r>
                              <w:t xml:space="preserve">asd4d ölk9k asd4d ölk9k asd4d ölk9k </w:t>
                            </w:r>
                            <w:r>
                              <w:t>asd4d ölk9k</w:t>
                            </w:r>
                            <w:r>
                              <w:t xml:space="preserve"> </w:t>
                            </w:r>
                            <w:r>
                              <w:t>asd4d ölk9k</w:t>
                            </w:r>
                          </w:p>
                          <w:p w:rsidR="00A014BC" w:rsidRDefault="00A014BC" w:rsidP="00A014BC"/>
                          <w:p w:rsidR="00A014BC" w:rsidRDefault="00A014BC" w:rsidP="00A014BC">
                            <w:r>
                              <w:t xml:space="preserve">4 Dollar, 9 Kronen, 4 Dirham, 9 Kopeken, 4 Dinar, 9 </w:t>
                            </w:r>
                            <w:proofErr w:type="spellStart"/>
                            <w:r>
                              <w:t>Kwanza</w:t>
                            </w:r>
                            <w:proofErr w:type="spellEnd"/>
                            <w:r>
                              <w:t>,</w:t>
                            </w:r>
                          </w:p>
                          <w:p w:rsidR="00A014BC" w:rsidRPr="00147A88" w:rsidRDefault="00A014BC" w:rsidP="00A014BC">
                            <w:r>
                              <w:t>44 Franken, 99 Euro, 49 Won, 94 Cent, 494 Rubel, 949 Pfund</w:t>
                            </w:r>
                          </w:p>
                          <w:p w:rsidR="00A014BC" w:rsidRPr="00147A88" w:rsidRDefault="00A014BC" w:rsidP="00A014BC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  <w:p w:rsidR="00A014BC" w:rsidRPr="00147A88" w:rsidRDefault="00A014BC" w:rsidP="00A014BC"/>
                          <w:p w:rsidR="00A609B3" w:rsidRPr="00147A88" w:rsidRDefault="00A609B3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492C2" id="Textfeld 45" o:spid="_x0000_s1030" type="#_x0000_t202" style="position:absolute;margin-left:24pt;margin-top:526.4pt;width:487.5pt;height:21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" filled="f" stroked="f" strokeweight=".5pt">
                <v:textbox>
                  <w:txbxContent>
                    <w:p w:rsidR="00A609B3" w:rsidRDefault="00A609B3" w:rsidP="00B13377">
                      <w:pPr>
                        <w:spacing w:after="60"/>
                        <w:rPr>
                          <w:rFonts w:ascii="Arial Rounded MT Bold" w:hAnsi="Arial Rounded MT Bold"/>
                          <w:sz w:val="18"/>
                        </w:rPr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A014BC" w:rsidRDefault="00A014BC" w:rsidP="00B13377">
                      <w:pPr>
                        <w:spacing w:after="60"/>
                        <w:rPr>
                          <w:rFonts w:ascii="Arial Rounded MT Bold" w:hAnsi="Arial Rounded MT Bold"/>
                          <w:sz w:val="18"/>
                        </w:rPr>
                      </w:pPr>
                    </w:p>
                    <w:p w:rsidR="00A014BC" w:rsidRDefault="00A014BC" w:rsidP="00A014BC">
                      <w:r>
                        <w:t xml:space="preserve">de4d ki9k de4d ki9k d4d k9k d4d k9k </w:t>
                      </w:r>
                      <w:r>
                        <w:t>d4d k9k</w:t>
                      </w:r>
                      <w:r w:rsidRPr="00A014BC">
                        <w:t xml:space="preserve"> </w:t>
                      </w:r>
                      <w:r>
                        <w:t>d4d k9k</w:t>
                      </w:r>
                      <w:r w:rsidRPr="00A014BC">
                        <w:t xml:space="preserve"> </w:t>
                      </w:r>
                      <w:r>
                        <w:t>d4d k9k</w:t>
                      </w:r>
                    </w:p>
                    <w:p w:rsidR="00A014BC" w:rsidRDefault="00A014BC" w:rsidP="00A014BC">
                      <w:r>
                        <w:t xml:space="preserve">asd4d ölk9k asd4d ölk9k asd4d ölk9k </w:t>
                      </w:r>
                      <w:r>
                        <w:t>asd4d ölk9k</w:t>
                      </w:r>
                      <w:r>
                        <w:t xml:space="preserve"> </w:t>
                      </w:r>
                      <w:r>
                        <w:t>asd4d ölk9k</w:t>
                      </w:r>
                    </w:p>
                    <w:p w:rsidR="00A014BC" w:rsidRDefault="00A014BC" w:rsidP="00A014BC"/>
                    <w:p w:rsidR="00A014BC" w:rsidRDefault="00A014BC" w:rsidP="00A014BC">
                      <w:r>
                        <w:t xml:space="preserve">4 Dollar, 9 Kronen, 4 Dirham, 9 Kopeken, 4 Dinar, 9 </w:t>
                      </w:r>
                      <w:proofErr w:type="spellStart"/>
                      <w:r>
                        <w:t>Kwanza</w:t>
                      </w:r>
                      <w:proofErr w:type="spellEnd"/>
                      <w:r>
                        <w:t>,</w:t>
                      </w:r>
                    </w:p>
                    <w:p w:rsidR="00A014BC" w:rsidRPr="00147A88" w:rsidRDefault="00A014BC" w:rsidP="00A014BC">
                      <w:r>
                        <w:t>44 Franken, 99 Euro, 49 Won, 94 Cent, 494 Rubel, 949 Pfund</w:t>
                      </w:r>
                    </w:p>
                    <w:p w:rsidR="00A014BC" w:rsidRPr="00147A88" w:rsidRDefault="00A014BC" w:rsidP="00A014BC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  <w:p w:rsidR="00A014BC" w:rsidRPr="00147A88" w:rsidRDefault="00A014BC" w:rsidP="00A014BC"/>
                    <w:p w:rsidR="00A609B3" w:rsidRPr="00147A88" w:rsidRDefault="00A609B3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609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C3774" wp14:editId="46082B71">
                <wp:simplePos x="0" y="0"/>
                <wp:positionH relativeFrom="column">
                  <wp:posOffset>310617</wp:posOffset>
                </wp:positionH>
                <wp:positionV relativeFrom="paragraph">
                  <wp:posOffset>1689565</wp:posOffset>
                </wp:positionV>
                <wp:extent cx="6191545" cy="2797724"/>
                <wp:effectExtent l="0" t="0" r="0" b="0"/>
                <wp:wrapNone/>
                <wp:docPr id="7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77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09B3" w:rsidRPr="00147A88" w:rsidRDefault="00A609B3" w:rsidP="00B13377">
                            <w:pPr>
                              <w:spacing w:after="60"/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A609B3" w:rsidRDefault="00A609B3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  <w:p w:rsidR="00A014BC" w:rsidRDefault="00A014BC" w:rsidP="00A014BC">
                            <w:proofErr w:type="spellStart"/>
                            <w:r>
                              <w:t>abcdefghijklmnopqrstuvwxyz</w:t>
                            </w:r>
                            <w:proofErr w:type="spellEnd"/>
                            <w:proofErr w:type="gramStart"/>
                            <w:r>
                              <w:t>,.-</w:t>
                            </w:r>
                            <w:proofErr w:type="gramEnd"/>
                            <w:r>
                              <w:t xml:space="preserve"> a1a2s3d4f5f6j7j8k9l0</w:t>
                            </w:r>
                          </w:p>
                          <w:p w:rsidR="00A014BC" w:rsidRDefault="00A014BC" w:rsidP="00A014BC">
                            <w:proofErr w:type="spellStart"/>
                            <w:r>
                              <w:t>abcdefghijklmnopqrstuvwxyz</w:t>
                            </w:r>
                            <w:proofErr w:type="spellEnd"/>
                            <w:proofErr w:type="gramStart"/>
                            <w:r>
                              <w:t>,.-</w:t>
                            </w:r>
                            <w:proofErr w:type="gramEnd"/>
                            <w:r>
                              <w:t xml:space="preserve"> a1a2s3d4f5f6j7j8k9l0</w:t>
                            </w:r>
                          </w:p>
                          <w:p w:rsidR="00A014BC" w:rsidRDefault="00A014BC" w:rsidP="00A014BC">
                            <w:proofErr w:type="spellStart"/>
                            <w:r>
                              <w:t>abcdefghijklmnopqrstuvwxyz</w:t>
                            </w:r>
                            <w:proofErr w:type="spellEnd"/>
                            <w:proofErr w:type="gramStart"/>
                            <w:r>
                              <w:t>,.-</w:t>
                            </w:r>
                            <w:proofErr w:type="gramEnd"/>
                            <w:r>
                              <w:t xml:space="preserve"> a1a2s3d4f5f6j7j8k9l0</w:t>
                            </w:r>
                          </w:p>
                          <w:p w:rsidR="00A014BC" w:rsidRDefault="00A014BC" w:rsidP="00A014BC">
                            <w:proofErr w:type="spellStart"/>
                            <w:r>
                              <w:t>abcdefghijklmnopqrstuvwxyz</w:t>
                            </w:r>
                            <w:proofErr w:type="spellEnd"/>
                            <w:proofErr w:type="gramStart"/>
                            <w:r>
                              <w:t>,.-</w:t>
                            </w:r>
                            <w:proofErr w:type="gramEnd"/>
                            <w:r>
                              <w:t xml:space="preserve"> a1a2s3d4f5f6j7j8k9l0</w:t>
                            </w:r>
                          </w:p>
                          <w:p w:rsidR="00A014BC" w:rsidRDefault="00A014BC" w:rsidP="00A014BC">
                            <w:proofErr w:type="spellStart"/>
                            <w:r>
                              <w:t>abcdefghijklmnopqrstuvwxyz</w:t>
                            </w:r>
                            <w:proofErr w:type="spellEnd"/>
                            <w:proofErr w:type="gramStart"/>
                            <w:r>
                              <w:t>,.-</w:t>
                            </w:r>
                            <w:proofErr w:type="gramEnd"/>
                            <w:r>
                              <w:t xml:space="preserve"> a1a2s3d4f5f6j7j8k9l0</w:t>
                            </w:r>
                          </w:p>
                          <w:p w:rsidR="00A014BC" w:rsidRPr="00147A88" w:rsidRDefault="00A014BC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C3774" id="_x0000_s1031" type="#_x0000_t202" style="position:absolute;margin-left:24.45pt;margin-top:133.05pt;width:487.5pt;height:22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" filled="f" stroked="f" strokeweight=".5pt">
                <v:textbox>
                  <w:txbxContent>
                    <w:p w:rsidR="00A609B3" w:rsidRPr="00147A88" w:rsidRDefault="00A609B3" w:rsidP="00B13377">
                      <w:pPr>
                        <w:spacing w:after="60"/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A609B3" w:rsidRDefault="00A609B3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  <w:p w:rsidR="00A014BC" w:rsidRDefault="00A014BC" w:rsidP="00A014BC">
                      <w:proofErr w:type="spellStart"/>
                      <w:r>
                        <w:t>abcdefghijklmnopqrstuvwxyz</w:t>
                      </w:r>
                      <w:proofErr w:type="spellEnd"/>
                      <w:proofErr w:type="gramStart"/>
                      <w:r>
                        <w:t>,.-</w:t>
                      </w:r>
                      <w:proofErr w:type="gramEnd"/>
                      <w:r>
                        <w:t xml:space="preserve"> a1a2s3d4f5f6j7j8k9l0</w:t>
                      </w:r>
                    </w:p>
                    <w:p w:rsidR="00A014BC" w:rsidRDefault="00A014BC" w:rsidP="00A014BC">
                      <w:proofErr w:type="spellStart"/>
                      <w:r>
                        <w:t>abcdefghijklmnopqrstuvwxyz</w:t>
                      </w:r>
                      <w:proofErr w:type="spellEnd"/>
                      <w:proofErr w:type="gramStart"/>
                      <w:r>
                        <w:t>,.-</w:t>
                      </w:r>
                      <w:proofErr w:type="gramEnd"/>
                      <w:r>
                        <w:t xml:space="preserve"> a1a2s3d4f5f6j7j8k9l0</w:t>
                      </w:r>
                    </w:p>
                    <w:p w:rsidR="00A014BC" w:rsidRDefault="00A014BC" w:rsidP="00A014BC">
                      <w:proofErr w:type="spellStart"/>
                      <w:r>
                        <w:t>abcdefghijklmnopqrstuvwxyz</w:t>
                      </w:r>
                      <w:proofErr w:type="spellEnd"/>
                      <w:proofErr w:type="gramStart"/>
                      <w:r>
                        <w:t>,.-</w:t>
                      </w:r>
                      <w:proofErr w:type="gramEnd"/>
                      <w:r>
                        <w:t xml:space="preserve"> a1a2s3d4f5f6j7j8k9l0</w:t>
                      </w:r>
                    </w:p>
                    <w:p w:rsidR="00A014BC" w:rsidRDefault="00A014BC" w:rsidP="00A014BC">
                      <w:proofErr w:type="spellStart"/>
                      <w:r>
                        <w:t>abcdefghijklmnopqrstuvwxyz</w:t>
                      </w:r>
                      <w:proofErr w:type="spellEnd"/>
                      <w:proofErr w:type="gramStart"/>
                      <w:r>
                        <w:t>,.-</w:t>
                      </w:r>
                      <w:proofErr w:type="gramEnd"/>
                      <w:r>
                        <w:t xml:space="preserve"> a1a2s3d4f5f6j7j8k9l0</w:t>
                      </w:r>
                    </w:p>
                    <w:p w:rsidR="00A014BC" w:rsidRDefault="00A014BC" w:rsidP="00A014BC">
                      <w:proofErr w:type="spellStart"/>
                      <w:r>
                        <w:t>abcdefghijklmnopqrstuvwxyz</w:t>
                      </w:r>
                      <w:proofErr w:type="spellEnd"/>
                      <w:proofErr w:type="gramStart"/>
                      <w:r>
                        <w:t>,.-</w:t>
                      </w:r>
                      <w:proofErr w:type="gramEnd"/>
                      <w:r>
                        <w:t xml:space="preserve"> a1a2s3d4f5f6j7j8k9l0</w:t>
                      </w:r>
                    </w:p>
                    <w:p w:rsidR="00A014BC" w:rsidRPr="00147A88" w:rsidRDefault="00A014BC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31BC7" w:rsidSect="00064856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4BC" w:rsidRDefault="00A014BC" w:rsidP="00A609B3">
      <w:pPr>
        <w:spacing w:after="0" w:line="240" w:lineRule="auto"/>
      </w:pPr>
      <w:r>
        <w:separator/>
      </w:r>
    </w:p>
  </w:endnote>
  <w:endnote w:type="continuationSeparator" w:id="0">
    <w:p w:rsidR="00A014BC" w:rsidRDefault="00A014BC" w:rsidP="00A60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4BC" w:rsidRDefault="00A014BC" w:rsidP="00A609B3">
      <w:pPr>
        <w:spacing w:after="0" w:line="240" w:lineRule="auto"/>
      </w:pPr>
      <w:r>
        <w:separator/>
      </w:r>
    </w:p>
  </w:footnote>
  <w:footnote w:type="continuationSeparator" w:id="0">
    <w:p w:rsidR="00A014BC" w:rsidRDefault="00A014BC" w:rsidP="00A60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9B3" w:rsidRDefault="00A609B3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7E9846" wp14:editId="75A4897F">
              <wp:simplePos x="0" y="0"/>
              <wp:positionH relativeFrom="column">
                <wp:posOffset>152400</wp:posOffset>
              </wp:positionH>
              <wp:positionV relativeFrom="paragraph">
                <wp:posOffset>114300</wp:posOffset>
              </wp:positionV>
              <wp:extent cx="6479675" cy="9684500"/>
              <wp:effectExtent l="0" t="0" r="16510" b="0"/>
              <wp:wrapNone/>
              <wp:docPr id="49" name="Gruppieren 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675" cy="9684500"/>
                        <a:chOff x="0" y="0"/>
                        <a:chExt cx="6479675" cy="9684500"/>
                      </a:xfrm>
                    </wpg:grpSpPr>
                    <wpg:grpSp>
                      <wpg:cNvPr id="32" name="Gruppieren 32"/>
                      <wpg:cNvGrpSpPr/>
                      <wpg:grpSpPr>
                        <a:xfrm>
                          <a:off x="0" y="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13" name="Gruppieren 13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8" name="Gruppieren 8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1" name="Rechteck: abgerundete Ecken 1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Rechteck: abgerundete Ecken 2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" name="Rechteck: abgerundete Ecken 3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Rechteck: abgerundete Ecken 4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Rechteck: abgerundete Ecken 5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1" name="Grafik 3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1" name="Textfeld 11"/>
                          <wps:cNvSpPr txBox="1"/>
                          <wps:spPr>
                            <a:xfrm>
                              <a:off x="152394" y="1114400"/>
                              <a:ext cx="6191985" cy="6105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" name="Gruppieren 27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6" name="Grafik 6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6" name="Textfeld 26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33" name="Gruppieren 33"/>
                      <wpg:cNvGrpSpPr/>
                      <wpg:grpSpPr>
                        <a:xfrm>
                          <a:off x="0" y="498348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34" name="Gruppieren 34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35" name="Gruppieren 35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36" name="Rechteck: abgerundete Ecken 36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Rechteck: abgerundete Ecken 37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Rechteck: abgerundete Ecken 38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Rechteck: abgerundete Ecken 39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Rechteck: abgerundete Ecken 40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41" name="Grafik 4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4" name="Textfeld 44"/>
                          <wps:cNvSpPr txBox="1"/>
                          <wps:spPr>
                            <a:xfrm>
                              <a:off x="152394" y="1114281"/>
                              <a:ext cx="6191985" cy="6632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6" name="Gruppieren 46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47" name="Grafik 47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8" name="Textfeld 48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4A7E9846" id="Gruppieren 49" o:spid="_x0000_s1032" style="position:absolute;margin-left:12pt;margin-top:9pt;width:510.2pt;height:762.55pt;z-index:251659264" coordsize="64796,968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">
              <v:group id="Gruppieren 32" o:spid="_x0000_s1033" style="position:absolute;width:64796;height:47010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group id="Gruppieren 13" o:spid="_x0000_s1034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pieren 8" o:spid="_x0000_s1035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oundrect id="Rechteck: abgerundete Ecken 1" o:spid="_x0000_s1036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" fillcolor="#c00000" strokecolor="#c00000" strokeweight="1pt">
                      <v:stroke joinstyle="miter"/>
                    </v:roundrect>
                    <v:roundrect id="Rechteck: abgerundete Ecken 2" o:spid="_x0000_s1037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" fillcolor="white [3201]" strokecolor="white [3212]" strokeweight="1pt">
                      <v:stroke joinstyle="miter"/>
                    </v:roundrect>
                    <v:roundrect id="Rechteck: abgerundete Ecken 3" o:spid="_x0000_s1038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TlxxAAAANoAAAAPAAAAZHJzL2Rvd25yZXYueG1sRI/RasJA&#10;FETfhf7Dcgt9qxtblJ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On9OXH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4" o:spid="_x0000_s1039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KEFxAAAANoAAAAPAAAAZHJzL2Rvd25yZXYueG1sRI/RasJA&#10;FETfhf7Dcgt9qxtLlZ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GYUoQX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5" o:spid="_x0000_s1040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" fillcolor="white [3201]" strokecolor="white [3212]" strokeweight="1pt">
                      <v:stroke joinstyle="miter"/>
                    </v:round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31" o:spid="_x0000_s1041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YNcwwAAANsAAAAPAAAAZHJzL2Rvd25yZXYueG1sRI9BawIx&#10;FITvhf6H8AreatYK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+pWDXMMAAADbAAAADwAA&#10;AAAAAAAAAAAAAAAHAgAAZHJzL2Rvd25yZXYueG1sUEsFBgAAAAADAAMAtwAAAPcCAAAAAA==&#10;">
                    <v:imagedata r:id="rId3" o:title="login icon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11" o:spid="_x0000_s1042" type="#_x0000_t202" style="position:absolute;left:1523;top:11144;width:61920;height:6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27" o:spid="_x0000_s1043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Grafik 6" o:spid="_x0000_s1044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">
                    <v:imagedata r:id="rId4" o:title="Kompakt"/>
                    <v:path arrowok="t"/>
                  </v:shape>
                  <v:shape id="Textfeld 26" o:spid="_x0000_s1045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  <v:group id="Gruppieren 33" o:spid="_x0000_s1046" style="position:absolute;top:49834;width:64796;height:47011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group id="Gruppieren 34" o:spid="_x0000_s1047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uppieren 35" o:spid="_x0000_s1048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roundrect id="Rechteck: abgerundete Ecken 36" o:spid="_x0000_s1049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" fillcolor="#c00000" strokecolor="#c00000" strokeweight="1pt">
                      <v:stroke joinstyle="miter"/>
                    </v:roundrect>
                    <v:roundrect id="Rechteck: abgerundete Ecken 37" o:spid="_x0000_s1050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38" o:spid="_x0000_s1051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" fillcolor="white [3201]" strokecolor="white [3212]" strokeweight="1pt">
                      <v:stroke joinstyle="miter"/>
                    </v:roundrect>
                    <v:roundrect id="Rechteck: abgerundete Ecken 39" o:spid="_x0000_s1052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40" o:spid="_x0000_s1053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" fillcolor="white [3201]" strokecolor="white [3212]" strokeweight="1pt">
                      <v:stroke joinstyle="miter"/>
                    </v:roundrect>
                  </v:group>
                  <v:shape id="Grafik 41" o:spid="_x0000_s1054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/AhwwAAANsAAAAPAAAAZHJzL2Rvd25yZXYueG1sRI9BawIx&#10;FITvhf6H8AreatYi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opPwIcMAAADbAAAADwAA&#10;AAAAAAAAAAAAAAAHAgAAZHJzL2Rvd25yZXYueG1sUEsFBgAAAAADAAMAtwAAAPcCAAAAAA==&#10;">
                    <v:imagedata r:id="rId3" o:title="login icon"/>
                    <v:path arrowok="t"/>
                  </v:shape>
                  <v:shape id="Textfeld 44" o:spid="_x0000_s1055" type="#_x0000_t202" style="position:absolute;left:1523;top:11142;width:61920;height:6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46" o:spid="_x0000_s1056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Grafik 47" o:spid="_x0000_s1057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">
                    <v:imagedata r:id="rId4" o:title="Kompakt"/>
                    <v:path arrowok="t"/>
                  </v:shape>
                  <v:shape id="Textfeld 48" o:spid="_x0000_s1058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XRR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AVV0UcMAAADbAAAADwAA&#10;AAAAAAAAAAAAAAAHAgAAZHJzL2Rvd25yZXYueG1sUEsFBgAAAAADAAMAtwAAAPcCAAAAAA==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4BC"/>
    <w:rsid w:val="000575B9"/>
    <w:rsid w:val="00064856"/>
    <w:rsid w:val="00147A88"/>
    <w:rsid w:val="00180FBB"/>
    <w:rsid w:val="001C3F4B"/>
    <w:rsid w:val="001E5E2D"/>
    <w:rsid w:val="002557AA"/>
    <w:rsid w:val="0036402A"/>
    <w:rsid w:val="004A61E3"/>
    <w:rsid w:val="00945764"/>
    <w:rsid w:val="00A014BC"/>
    <w:rsid w:val="00A609B3"/>
    <w:rsid w:val="00B13377"/>
    <w:rsid w:val="00B31BC7"/>
    <w:rsid w:val="00EF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A48C28"/>
  <w15:chartTrackingRefBased/>
  <w15:docId w15:val="{638CCDC1-1B9B-45EE-8541-BC1125AE7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="Courier New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A609B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180FBB"/>
    <w:pPr>
      <w:pBdr>
        <w:bottom w:val="single" w:sz="18" w:space="1" w:color="auto"/>
      </w:pBdr>
      <w:spacing w:after="72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0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9B3"/>
  </w:style>
  <w:style w:type="paragraph" w:styleId="Fuzeile">
    <w:name w:val="footer"/>
    <w:basedOn w:val="Standard"/>
    <w:link w:val="Fu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0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3_Tastschreiben\&#220;bungstheke_Tastschreiben\00_Aufgabenkarte-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00_Aufgabenkarte-Vorlage</Template>
  <TotalTime>0</TotalTime>
  <Pages>1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</dc:creator>
  <cp:keywords/>
  <dc:description/>
  <cp:lastModifiedBy>Birgit</cp:lastModifiedBy>
  <cp:revision>1</cp:revision>
  <dcterms:created xsi:type="dcterms:W3CDTF">2017-01-07T10:27:00Z</dcterms:created>
  <dcterms:modified xsi:type="dcterms:W3CDTF">2017-01-07T10:32:00Z</dcterms:modified>
</cp:coreProperties>
</file>