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4D76B1" w:rsidP="001F39CC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Satzspiele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B87FE9" w:rsidRPr="00147A88" w:rsidRDefault="004D76B1" w:rsidP="001F39CC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Satzspiele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1F39CC">
                              <w:rPr>
                                <w:rFonts w:ascii="Arial Rounded MT Bold" w:hAnsi="Arial Rounded MT Bold"/>
                                <w:sz w:val="32"/>
                              </w:rPr>
                              <w:t>3</w:t>
                            </w:r>
                            <w:r w:rsidR="00A02490"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1F39CC">
                        <w:rPr>
                          <w:rFonts w:ascii="Arial Rounded MT Bold" w:hAnsi="Arial Rounded MT Bold"/>
                          <w:sz w:val="32"/>
                        </w:rPr>
                        <w:t>3</w:t>
                      </w:r>
                      <w:r w:rsidR="00A02490"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A02490">
                              <w:rPr>
                                <w:rFonts w:ascii="Arial Rounded MT Bold" w:hAnsi="Arial Rounded MT Bold"/>
                                <w:sz w:val="32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A02490">
                        <w:rPr>
                          <w:rFonts w:ascii="Arial Rounded MT Bold" w:hAnsi="Arial Rounded MT Bold"/>
                          <w:sz w:val="32"/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A02490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Ganzes Tastenfeld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A02490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Ganzes Tastenfeld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02490" w:rsidRPr="00A02490" w:rsidRDefault="00B87FE9" w:rsidP="00F35F23">
                            <w:pPr>
                              <w:spacing w:after="240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A02490" w:rsidRPr="00A02490">
                              <w:rPr>
                                <w:rFonts w:ascii="Arial" w:hAnsi="Arial" w:cs="Arial"/>
                                <w:sz w:val="22"/>
                              </w:rPr>
                              <w:t>1.</w:t>
                            </w:r>
                            <w:r w:rsidR="00A02490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</w:t>
                            </w:r>
                            <w:r w:rsidR="00A02490" w:rsidRPr="00A02490">
                              <w:rPr>
                                <w:rFonts w:ascii="Arial" w:hAnsi="Arial" w:cs="Arial"/>
                                <w:sz w:val="22"/>
                              </w:rPr>
                              <w:t>Schreibe folgenden Satz:</w:t>
                            </w:r>
                          </w:p>
                          <w:p w:rsidR="00A02490" w:rsidRDefault="00A02490" w:rsidP="00F35F23">
                            <w:pPr>
                              <w:spacing w:after="240"/>
                              <w:rPr>
                                <w:sz w:val="22"/>
                              </w:rPr>
                            </w:pPr>
                            <w:r w:rsidRPr="00A02490">
                              <w:rPr>
                                <w:sz w:val="22"/>
                              </w:rPr>
                              <w:t>Stanleys Expeditionszug quer durch Afrika wird von jedermann bewundert.</w:t>
                            </w:r>
                          </w:p>
                          <w:p w:rsidR="00A02490" w:rsidRDefault="00A02490" w:rsidP="00F35F23">
                            <w:pPr>
                              <w:spacing w:after="24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2. </w:t>
                            </w:r>
                            <w:r w:rsidRPr="00A02490">
                              <w:rPr>
                                <w:rFonts w:ascii="Arial" w:hAnsi="Arial" w:cs="Arial"/>
                                <w:sz w:val="22"/>
                              </w:rPr>
                              <w:t>Schreibe den Satz rückwärts</w:t>
                            </w:r>
                            <w:proofErr w:type="gramStart"/>
                            <w:r w:rsidRPr="00A02490">
                              <w:rPr>
                                <w:rFonts w:ascii="Arial" w:hAnsi="Arial" w:cs="Arial"/>
                                <w:sz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</w:rPr>
                              <w:t xml:space="preserve"> .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trednuweb</w:t>
                            </w:r>
                            <w:proofErr w:type="spellEnd"/>
                            <w:proofErr w:type="gramEnd"/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nnamredej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 xml:space="preserve"> …</w:t>
                            </w:r>
                          </w:p>
                          <w:p w:rsidR="00A02490" w:rsidRDefault="00A02490" w:rsidP="004D76B1">
                            <w:pPr>
                              <w:spacing w:after="240"/>
                              <w:ind w:left="284" w:hanging="284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4D76B1">
                              <w:rPr>
                                <w:rFonts w:ascii="Arial" w:hAnsi="Arial" w:cs="Arial"/>
                                <w:sz w:val="22"/>
                              </w:rPr>
                              <w:t>3. Schalte deinen Bildschirm aus und schreibe den Satz möglichst fehlerfrei. Schalte dann den Bildschirm wieder ein und kontrolliere auf Fehler</w:t>
                            </w:r>
                            <w:r w:rsidR="004D76B1" w:rsidRPr="004D76B1">
                              <w:rPr>
                                <w:rFonts w:ascii="Arial" w:hAnsi="Arial" w:cs="Arial"/>
                                <w:sz w:val="22"/>
                              </w:rPr>
                              <w:t>. Schreibe ihn solange blind, bis du ihn fehlerfrei schreiben kannst.</w:t>
                            </w:r>
                          </w:p>
                          <w:p w:rsidR="004D76B1" w:rsidRDefault="004D76B1" w:rsidP="004D76B1">
                            <w:pPr>
                              <w:spacing w:after="240"/>
                              <w:ind w:left="284" w:hanging="284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4. Schreibe den Satz, ohne die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GROßSCHREIBUNG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zu beachten.</w:t>
                            </w:r>
                          </w:p>
                          <w:p w:rsidR="004D76B1" w:rsidRPr="004D76B1" w:rsidRDefault="004D76B1" w:rsidP="004D76B1">
                            <w:pPr>
                              <w:spacing w:after="240"/>
                              <w:ind w:left="284" w:hanging="284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5. Schreibe den Satz und schreibe jeden zweiten Buchstaben groß.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A02490" w:rsidRPr="00A02490" w:rsidRDefault="00B87FE9" w:rsidP="00F35F23">
                      <w:pPr>
                        <w:spacing w:after="240"/>
                        <w:rPr>
                          <w:rFonts w:ascii="Arial" w:hAnsi="Arial" w:cs="Arial"/>
                          <w:sz w:val="22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A02490" w:rsidRPr="00A02490">
                        <w:rPr>
                          <w:rFonts w:ascii="Arial" w:hAnsi="Arial" w:cs="Arial"/>
                          <w:sz w:val="22"/>
                        </w:rPr>
                        <w:t>1.</w:t>
                      </w:r>
                      <w:r w:rsidR="00A02490">
                        <w:rPr>
                          <w:rFonts w:ascii="Arial Rounded MT Bold" w:hAnsi="Arial Rounded MT Bold"/>
                          <w:sz w:val="18"/>
                        </w:rPr>
                        <w:t xml:space="preserve"> </w:t>
                      </w:r>
                      <w:r w:rsidR="00A02490" w:rsidRPr="00A02490">
                        <w:rPr>
                          <w:rFonts w:ascii="Arial" w:hAnsi="Arial" w:cs="Arial"/>
                          <w:sz w:val="22"/>
                        </w:rPr>
                        <w:t>Schreibe folgenden Satz:</w:t>
                      </w:r>
                    </w:p>
                    <w:p w:rsidR="00A02490" w:rsidRDefault="00A02490" w:rsidP="00F35F23">
                      <w:pPr>
                        <w:spacing w:after="240"/>
                        <w:rPr>
                          <w:sz w:val="22"/>
                        </w:rPr>
                      </w:pPr>
                      <w:r w:rsidRPr="00A02490">
                        <w:rPr>
                          <w:sz w:val="22"/>
                        </w:rPr>
                        <w:t>Stanleys Expeditionszug quer durch Afrika wird von jedermann bewundert.</w:t>
                      </w:r>
                    </w:p>
                    <w:p w:rsidR="00A02490" w:rsidRDefault="00A02490" w:rsidP="00F35F23">
                      <w:pPr>
                        <w:spacing w:after="240"/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2. </w:t>
                      </w:r>
                      <w:r w:rsidRPr="00A02490">
                        <w:rPr>
                          <w:rFonts w:ascii="Arial" w:hAnsi="Arial" w:cs="Arial"/>
                          <w:sz w:val="22"/>
                        </w:rPr>
                        <w:t>Schreibe den Satz rückwärts</w:t>
                      </w:r>
                      <w:proofErr w:type="gramStart"/>
                      <w:r w:rsidRPr="00A02490">
                        <w:rPr>
                          <w:rFonts w:ascii="Arial" w:hAnsi="Arial" w:cs="Arial"/>
                          <w:sz w:val="22"/>
                        </w:rPr>
                        <w:t>:</w:t>
                      </w:r>
                      <w:r>
                        <w:rPr>
                          <w:sz w:val="22"/>
                        </w:rPr>
                        <w:t xml:space="preserve"> .</w:t>
                      </w:r>
                      <w:proofErr w:type="spellStart"/>
                      <w:r>
                        <w:rPr>
                          <w:sz w:val="22"/>
                        </w:rPr>
                        <w:t>trednuweb</w:t>
                      </w:r>
                      <w:proofErr w:type="spellEnd"/>
                      <w:proofErr w:type="gramEnd"/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nnamredej</w:t>
                      </w:r>
                      <w:proofErr w:type="spellEnd"/>
                      <w:r>
                        <w:rPr>
                          <w:sz w:val="22"/>
                        </w:rPr>
                        <w:t xml:space="preserve"> …</w:t>
                      </w:r>
                    </w:p>
                    <w:p w:rsidR="00A02490" w:rsidRDefault="00A02490" w:rsidP="004D76B1">
                      <w:pPr>
                        <w:spacing w:after="240"/>
                        <w:ind w:left="284" w:hanging="284"/>
                        <w:rPr>
                          <w:rFonts w:ascii="Arial" w:hAnsi="Arial" w:cs="Arial"/>
                          <w:sz w:val="22"/>
                        </w:rPr>
                      </w:pPr>
                      <w:r w:rsidRPr="004D76B1">
                        <w:rPr>
                          <w:rFonts w:ascii="Arial" w:hAnsi="Arial" w:cs="Arial"/>
                          <w:sz w:val="22"/>
                        </w:rPr>
                        <w:t>3. Schalte deinen Bildschirm aus und schreibe den Satz möglichst fehlerfrei. Schalte dann den Bildschirm wieder ein und kontrolliere auf Fehler</w:t>
                      </w:r>
                      <w:r w:rsidR="004D76B1" w:rsidRPr="004D76B1">
                        <w:rPr>
                          <w:rFonts w:ascii="Arial" w:hAnsi="Arial" w:cs="Arial"/>
                          <w:sz w:val="22"/>
                        </w:rPr>
                        <w:t>. Schreibe ihn solange blind, bis du ihn fehlerfrei schreiben kannst.</w:t>
                      </w:r>
                    </w:p>
                    <w:p w:rsidR="004D76B1" w:rsidRDefault="004D76B1" w:rsidP="004D76B1">
                      <w:pPr>
                        <w:spacing w:after="240"/>
                        <w:ind w:left="284" w:hanging="284"/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4. Schreibe den Satz, ohne die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</w:rPr>
                        <w:t>GROßSCHREIBUNG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</w:rPr>
                        <w:t xml:space="preserve"> zu beachten.</w:t>
                      </w:r>
                    </w:p>
                    <w:p w:rsidR="004D76B1" w:rsidRPr="004D76B1" w:rsidRDefault="004D76B1" w:rsidP="004D76B1">
                      <w:pPr>
                        <w:spacing w:after="240"/>
                        <w:ind w:left="284" w:hanging="284"/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>5. Schreibe den Satz und schreibe jeden zweiten Buchstaben groß.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A02490">
                            <w:pPr>
                              <w:spacing w:after="24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A02490" w:rsidRPr="00A02490">
                              <w:rPr>
                                <w:rFonts w:ascii="Arial" w:hAnsi="Arial" w:cs="Arial"/>
                                <w:sz w:val="20"/>
                              </w:rPr>
                              <w:t>Finde die Wörter und schreibe sie je eine Zeile lang. Es sind mindestens 12 versteckt.</w:t>
                            </w:r>
                          </w:p>
                          <w:p w:rsidR="00BC3CD7" w:rsidRPr="005B59D6" w:rsidRDefault="00B01E93" w:rsidP="00A02490">
                            <w:pPr>
                              <w:ind w:left="284"/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96FF75B" wp14:editId="663F16A1">
                                  <wp:extent cx="2724246" cy="2348564"/>
                                  <wp:effectExtent l="0" t="0" r="0" b="0"/>
                                  <wp:docPr id="1" name="Grafi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7896" cy="23689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5F23" w:rsidRPr="00F35F23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</w:p>
                          <w:p w:rsidR="00B87FE9" w:rsidRPr="00077FE3" w:rsidRDefault="00B87FE9" w:rsidP="00CD0AFA">
                            <w:pPr>
                              <w:ind w:left="42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B87FE9" w:rsidRDefault="00B87FE9" w:rsidP="00A02490">
                      <w:pPr>
                        <w:spacing w:after="24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A02490" w:rsidRPr="00A02490">
                        <w:rPr>
                          <w:rFonts w:ascii="Arial" w:hAnsi="Arial" w:cs="Arial"/>
                          <w:sz w:val="20"/>
                        </w:rPr>
                        <w:t>Finde die Wörter und schreibe sie je eine Zeile lang. Es sind mindestens 12 versteckt.</w:t>
                      </w:r>
                    </w:p>
                    <w:p w:rsidR="00BC3CD7" w:rsidRPr="005B59D6" w:rsidRDefault="00B01E93" w:rsidP="00A02490">
                      <w:pPr>
                        <w:ind w:left="284"/>
                        <w:jc w:val="center"/>
                        <w:rPr>
                          <w:bCs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96FF75B" wp14:editId="663F16A1">
                            <wp:extent cx="2724246" cy="2348564"/>
                            <wp:effectExtent l="0" t="0" r="0" b="0"/>
                            <wp:docPr id="1" name="Grafi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7896" cy="23689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5F23" w:rsidRPr="00F35F23" w:rsidRDefault="00F35F23" w:rsidP="00F35F23">
                      <w:pPr>
                        <w:ind w:left="284"/>
                        <w:rPr>
                          <w:bCs/>
                        </w:rPr>
                      </w:pPr>
                    </w:p>
                    <w:p w:rsidR="00B87FE9" w:rsidRPr="00077FE3" w:rsidRDefault="00B87FE9" w:rsidP="00CD0AFA">
                      <w:pPr>
                        <w:ind w:left="426"/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E9" w:rsidRDefault="00B87FE9" w:rsidP="00A609B3">
      <w:pPr>
        <w:spacing w:after="0" w:line="240" w:lineRule="auto"/>
      </w:pPr>
      <w:r>
        <w:separator/>
      </w:r>
    </w:p>
  </w:endnote>
  <w:end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E9" w:rsidRDefault="00B87FE9" w:rsidP="00A609B3">
      <w:pPr>
        <w:spacing w:after="0" w:line="240" w:lineRule="auto"/>
      </w:pPr>
      <w:r>
        <w:separator/>
      </w:r>
    </w:p>
  </w:footnote>
  <w:foot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FE9" w:rsidRDefault="00B87FE9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E9"/>
    <w:rsid w:val="0000512D"/>
    <w:rsid w:val="000575B9"/>
    <w:rsid w:val="00064856"/>
    <w:rsid w:val="00077FE3"/>
    <w:rsid w:val="00122DAF"/>
    <w:rsid w:val="00147A88"/>
    <w:rsid w:val="001741A5"/>
    <w:rsid w:val="00180FBB"/>
    <w:rsid w:val="001C3F4B"/>
    <w:rsid w:val="001E5E2D"/>
    <w:rsid w:val="001F39CC"/>
    <w:rsid w:val="002557AA"/>
    <w:rsid w:val="0036402A"/>
    <w:rsid w:val="004A61E3"/>
    <w:rsid w:val="004D76B1"/>
    <w:rsid w:val="00665A76"/>
    <w:rsid w:val="00945764"/>
    <w:rsid w:val="00A02490"/>
    <w:rsid w:val="00A609B3"/>
    <w:rsid w:val="00B01E93"/>
    <w:rsid w:val="00B13377"/>
    <w:rsid w:val="00B31BC7"/>
    <w:rsid w:val="00B87FE9"/>
    <w:rsid w:val="00BC3CD7"/>
    <w:rsid w:val="00BC62F5"/>
    <w:rsid w:val="00CD0AFA"/>
    <w:rsid w:val="00EF4BC5"/>
    <w:rsid w:val="00F3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289BE"/>
  <w15:chartTrackingRefBased/>
  <w15:docId w15:val="{C2EDDD8B-7582-4814-A83E-BFBFD2E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2017-01-02T20:53:00Z</dcterms:created>
  <dcterms:modified xsi:type="dcterms:W3CDTF">2017-01-02T20:53:00Z</dcterms:modified>
</cp:coreProperties>
</file>