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F35F23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Unterreihe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B87FE9" w:rsidRPr="00147A88" w:rsidRDefault="00F35F23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Unterreihe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BC3CD7">
                              <w:rPr>
                                <w:rFonts w:ascii="Arial Rounded MT Bold" w:hAnsi="Arial Rounded MT Bold"/>
                                <w:sz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BC3CD7">
                        <w:rPr>
                          <w:rFonts w:ascii="Arial Rounded MT Bold" w:hAnsi="Arial Rounded MT Bold"/>
                          <w:sz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00512D"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BC3CD7">
                              <w:rPr>
                                <w:rFonts w:ascii="Arial Rounded MT Bold" w:hAnsi="Arial Rounded MT Bold"/>
                                <w:sz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00512D"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BC3CD7">
                        <w:rPr>
                          <w:rFonts w:ascii="Arial Rounded MT Bold" w:hAnsi="Arial Rounded MT Bold"/>
                          <w:sz w:val="3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CD0AFA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Unterreihe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CD0AFA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Unterreihe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F35F23">
                            <w:pPr>
                              <w:spacing w:after="24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Vera besucht die gelbe Villa.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gramStart"/>
                            <w:r w:rsidRPr="005B59D6">
                              <w:rPr>
                                <w:bCs/>
                              </w:rPr>
                              <w:t>.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alliV</w:t>
                            </w:r>
                            <w:proofErr w:type="spellEnd"/>
                            <w:proofErr w:type="gram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ebleg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ied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thcuseb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areV</w:t>
                            </w:r>
                            <w:proofErr w:type="spellEnd"/>
                          </w:p>
                          <w:p w:rsidR="00665A76" w:rsidRPr="00BC3CD7" w:rsidRDefault="00BC3CD7" w:rsidP="00BC3CD7">
                            <w:pPr>
                              <w:spacing w:after="480"/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Vera besucht die g</w:t>
                            </w:r>
                            <w:bookmarkStart w:id="0" w:name="_GoBack"/>
                            <w:bookmarkEnd w:id="0"/>
                            <w:r w:rsidRPr="005B59D6">
                              <w:rPr>
                                <w:bCs/>
                              </w:rPr>
                              <w:t>elbe Villa.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Valerie bevorzugt Exotisches.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gramStart"/>
                            <w:r w:rsidRPr="005B59D6">
                              <w:rPr>
                                <w:bCs/>
                              </w:rPr>
                              <w:t>.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sehcsitoxE</w:t>
                            </w:r>
                            <w:proofErr w:type="spellEnd"/>
                            <w:proofErr w:type="gram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tguzroveb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eirilaV</w:t>
                            </w:r>
                            <w:proofErr w:type="spellEnd"/>
                          </w:p>
                          <w:p w:rsidR="00665A76" w:rsidRPr="00BC3CD7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Valerie bevorzugt Exotisches.</w:t>
                            </w:r>
                          </w:p>
                          <w:p w:rsidR="00665A76" w:rsidRDefault="00665A76" w:rsidP="00665A76"/>
                          <w:p w:rsidR="00B87FE9" w:rsidRPr="00147A88" w:rsidRDefault="00B87FE9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B87FE9" w:rsidRDefault="00B87FE9" w:rsidP="00F35F23">
                      <w:pPr>
                        <w:spacing w:after="24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Vera besucht die gelbe Villa.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proofErr w:type="gramStart"/>
                      <w:r w:rsidRPr="005B59D6">
                        <w:rPr>
                          <w:bCs/>
                        </w:rPr>
                        <w:t>.</w:t>
                      </w:r>
                      <w:proofErr w:type="spellStart"/>
                      <w:r w:rsidRPr="005B59D6">
                        <w:rPr>
                          <w:bCs/>
                        </w:rPr>
                        <w:t>alliV</w:t>
                      </w:r>
                      <w:proofErr w:type="spellEnd"/>
                      <w:proofErr w:type="gram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ebleg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ied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thcuseb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areV</w:t>
                      </w:r>
                      <w:proofErr w:type="spellEnd"/>
                    </w:p>
                    <w:p w:rsidR="00665A76" w:rsidRPr="00BC3CD7" w:rsidRDefault="00BC3CD7" w:rsidP="00BC3CD7">
                      <w:pPr>
                        <w:spacing w:after="480"/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Vera besucht die g</w:t>
                      </w:r>
                      <w:bookmarkStart w:id="1" w:name="_GoBack"/>
                      <w:bookmarkEnd w:id="1"/>
                      <w:r w:rsidRPr="005B59D6">
                        <w:rPr>
                          <w:bCs/>
                        </w:rPr>
                        <w:t>elbe Villa.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Valerie bevorzugt Exotisches.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proofErr w:type="gramStart"/>
                      <w:r w:rsidRPr="005B59D6">
                        <w:rPr>
                          <w:bCs/>
                        </w:rPr>
                        <w:t>.</w:t>
                      </w:r>
                      <w:proofErr w:type="spellStart"/>
                      <w:r w:rsidRPr="005B59D6">
                        <w:rPr>
                          <w:bCs/>
                        </w:rPr>
                        <w:t>sehcsitoxE</w:t>
                      </w:r>
                      <w:proofErr w:type="spellEnd"/>
                      <w:proofErr w:type="gram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tguzroveb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eirilaV</w:t>
                      </w:r>
                      <w:proofErr w:type="spellEnd"/>
                    </w:p>
                    <w:p w:rsidR="00665A76" w:rsidRPr="00BC3CD7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Valerie bevorzugt Exotisches.</w:t>
                      </w:r>
                    </w:p>
                    <w:p w:rsidR="00665A76" w:rsidRDefault="00665A76" w:rsidP="00665A76"/>
                    <w:p w:rsidR="00B87FE9" w:rsidRPr="00147A88" w:rsidRDefault="00B87FE9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Xerxes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Xerxes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Xerxes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Xerxes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Chor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Chor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Chor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Chor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City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City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City</w:t>
                            </w:r>
                            <w:proofErr w:type="spellEnd"/>
                          </w:p>
                          <w:p w:rsidR="00BC3CD7" w:rsidRPr="005B59D6" w:rsidRDefault="00BC3CD7" w:rsidP="00BC3CD7">
                            <w:pPr>
                              <w:spacing w:after="360"/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Villa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Villa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Villa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Vater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Vater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Vater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Vater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Boxer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Boxer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Boxer</w:t>
                            </w:r>
                            <w:proofErr w:type="spellEnd"/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Chrissy teilt vier Texte aus.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gramStart"/>
                            <w:r w:rsidRPr="005B59D6">
                              <w:rPr>
                                <w:bCs/>
                              </w:rPr>
                              <w:t>.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sua</w:t>
                            </w:r>
                            <w:proofErr w:type="spellEnd"/>
                            <w:proofErr w:type="gram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etxeT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reiv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tliet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yssirhC</w:t>
                            </w:r>
                            <w:proofErr w:type="spellEnd"/>
                          </w:p>
                          <w:p w:rsidR="00BC3CD7" w:rsidRPr="005B59D6" w:rsidRDefault="00BC3CD7" w:rsidP="00BC3CD7">
                            <w:pPr>
                              <w:spacing w:after="360"/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Chrissy teilt vier Texte aus.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Valerie bevorzugt Exotisches.</w:t>
                            </w:r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gramStart"/>
                            <w:r w:rsidRPr="005B59D6">
                              <w:rPr>
                                <w:bCs/>
                              </w:rPr>
                              <w:t>.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sehcsitoxE</w:t>
                            </w:r>
                            <w:proofErr w:type="spellEnd"/>
                            <w:proofErr w:type="gram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tguzroveb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eirilaV</w:t>
                            </w:r>
                            <w:proofErr w:type="spellEnd"/>
                          </w:p>
                          <w:p w:rsidR="00BC3CD7" w:rsidRPr="005B59D6" w:rsidRDefault="00BC3CD7" w:rsidP="00BC3CD7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>Valerie bevorzugt Exotisches.</w:t>
                            </w:r>
                          </w:p>
                          <w:p w:rsidR="00F35F23" w:rsidRPr="00F35F23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</w:p>
                          <w:p w:rsidR="00B87FE9" w:rsidRPr="00077FE3" w:rsidRDefault="00B87FE9" w:rsidP="00CD0AFA">
                            <w:pPr>
                              <w:ind w:left="42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B87FE9" w:rsidRDefault="00B87FE9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Xerxes </w:t>
                      </w:r>
                      <w:proofErr w:type="spellStart"/>
                      <w:r w:rsidRPr="005B59D6">
                        <w:rPr>
                          <w:bCs/>
                        </w:rPr>
                        <w:t>Xerxes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Xerxes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Xerxes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Chor </w:t>
                      </w:r>
                      <w:proofErr w:type="spellStart"/>
                      <w:r w:rsidRPr="005B59D6">
                        <w:rPr>
                          <w:bCs/>
                        </w:rPr>
                        <w:t>Chor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Chor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Chor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City </w:t>
                      </w:r>
                      <w:proofErr w:type="spellStart"/>
                      <w:r w:rsidRPr="005B59D6">
                        <w:rPr>
                          <w:bCs/>
                        </w:rPr>
                        <w:t>City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City</w:t>
                      </w:r>
                      <w:proofErr w:type="spellEnd"/>
                    </w:p>
                    <w:p w:rsidR="00BC3CD7" w:rsidRPr="005B59D6" w:rsidRDefault="00BC3CD7" w:rsidP="00BC3CD7">
                      <w:pPr>
                        <w:spacing w:after="360"/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Villa </w:t>
                      </w:r>
                      <w:proofErr w:type="spellStart"/>
                      <w:r w:rsidRPr="005B59D6">
                        <w:rPr>
                          <w:bCs/>
                        </w:rPr>
                        <w:t>Villa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Villa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Vater </w:t>
                      </w:r>
                      <w:proofErr w:type="spellStart"/>
                      <w:r w:rsidRPr="005B59D6">
                        <w:rPr>
                          <w:bCs/>
                        </w:rPr>
                        <w:t>Vater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Vater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Vater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Boxer </w:t>
                      </w:r>
                      <w:proofErr w:type="spellStart"/>
                      <w:r w:rsidRPr="005B59D6">
                        <w:rPr>
                          <w:bCs/>
                        </w:rPr>
                        <w:t>Boxer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Boxer</w:t>
                      </w:r>
                      <w:proofErr w:type="spellEnd"/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Chrissy teilt vier Texte aus.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proofErr w:type="gramStart"/>
                      <w:r w:rsidRPr="005B59D6">
                        <w:rPr>
                          <w:bCs/>
                        </w:rPr>
                        <w:t>.</w:t>
                      </w:r>
                      <w:proofErr w:type="spellStart"/>
                      <w:r w:rsidRPr="005B59D6">
                        <w:rPr>
                          <w:bCs/>
                        </w:rPr>
                        <w:t>sua</w:t>
                      </w:r>
                      <w:proofErr w:type="spellEnd"/>
                      <w:proofErr w:type="gram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etxeT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reiv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tliet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yssirhC</w:t>
                      </w:r>
                      <w:proofErr w:type="spellEnd"/>
                    </w:p>
                    <w:p w:rsidR="00BC3CD7" w:rsidRPr="005B59D6" w:rsidRDefault="00BC3CD7" w:rsidP="00BC3CD7">
                      <w:pPr>
                        <w:spacing w:after="360"/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Chrissy teilt vier Texte aus.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Valerie bevorzugt Exotisches.</w:t>
                      </w:r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proofErr w:type="gramStart"/>
                      <w:r w:rsidRPr="005B59D6">
                        <w:rPr>
                          <w:bCs/>
                        </w:rPr>
                        <w:t>.</w:t>
                      </w:r>
                      <w:proofErr w:type="spellStart"/>
                      <w:r w:rsidRPr="005B59D6">
                        <w:rPr>
                          <w:bCs/>
                        </w:rPr>
                        <w:t>sehcsitoxE</w:t>
                      </w:r>
                      <w:proofErr w:type="spellEnd"/>
                      <w:proofErr w:type="gram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tguzroveb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eirilaV</w:t>
                      </w:r>
                      <w:proofErr w:type="spellEnd"/>
                    </w:p>
                    <w:p w:rsidR="00BC3CD7" w:rsidRPr="005B59D6" w:rsidRDefault="00BC3CD7" w:rsidP="00BC3CD7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>Valerie bevorzugt Exotisches.</w:t>
                      </w:r>
                    </w:p>
                    <w:p w:rsidR="00F35F23" w:rsidRPr="00F35F23" w:rsidRDefault="00F35F23" w:rsidP="00F35F23">
                      <w:pPr>
                        <w:ind w:left="284"/>
                        <w:rPr>
                          <w:bCs/>
                        </w:rPr>
                      </w:pPr>
                    </w:p>
                    <w:p w:rsidR="00B87FE9" w:rsidRPr="00077FE3" w:rsidRDefault="00B87FE9" w:rsidP="00CD0AFA">
                      <w:pPr>
                        <w:ind w:left="426"/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E9" w:rsidRDefault="00B87FE9" w:rsidP="00A609B3">
      <w:pPr>
        <w:spacing w:after="0" w:line="240" w:lineRule="auto"/>
      </w:pPr>
      <w:r>
        <w:separator/>
      </w:r>
    </w:p>
  </w:endnote>
  <w:end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E9" w:rsidRDefault="00B87FE9" w:rsidP="00A609B3">
      <w:pPr>
        <w:spacing w:after="0" w:line="240" w:lineRule="auto"/>
      </w:pPr>
      <w:r>
        <w:separator/>
      </w:r>
    </w:p>
  </w:footnote>
  <w:foot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FE9" w:rsidRDefault="00B87FE9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E9"/>
    <w:rsid w:val="0000512D"/>
    <w:rsid w:val="000575B9"/>
    <w:rsid w:val="00064856"/>
    <w:rsid w:val="00077FE3"/>
    <w:rsid w:val="00122DAF"/>
    <w:rsid w:val="00147A88"/>
    <w:rsid w:val="001741A5"/>
    <w:rsid w:val="00180FBB"/>
    <w:rsid w:val="001C3F4B"/>
    <w:rsid w:val="001E5E2D"/>
    <w:rsid w:val="002557AA"/>
    <w:rsid w:val="0036402A"/>
    <w:rsid w:val="004A61E3"/>
    <w:rsid w:val="00665A76"/>
    <w:rsid w:val="00945764"/>
    <w:rsid w:val="00A609B3"/>
    <w:rsid w:val="00B13377"/>
    <w:rsid w:val="00B31BC7"/>
    <w:rsid w:val="00B87FE9"/>
    <w:rsid w:val="00BC3CD7"/>
    <w:rsid w:val="00CD0AFA"/>
    <w:rsid w:val="00EF4BC5"/>
    <w:rsid w:val="00F3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289BE"/>
  <w15:chartTrackingRefBased/>
  <w15:docId w15:val="{C2EDDD8B-7582-4814-A83E-BFBFD2E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2017-01-02T20:26:00Z</dcterms:created>
  <dcterms:modified xsi:type="dcterms:W3CDTF">2017-01-02T20:26:00Z</dcterms:modified>
</cp:coreProperties>
</file>