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0575B9">
      <w:bookmarkStart w:id="0" w:name="_GoBack"/>
      <w:bookmarkEnd w:id="0"/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14D159" wp14:editId="10B00965">
                <wp:simplePos x="0" y="0"/>
                <wp:positionH relativeFrom="column">
                  <wp:posOffset>1305700</wp:posOffset>
                </wp:positionH>
                <wp:positionV relativeFrom="paragraph">
                  <wp:posOffset>5039245</wp:posOffset>
                </wp:positionV>
                <wp:extent cx="4194653" cy="899763"/>
                <wp:effectExtent l="0" t="0" r="0" b="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665A76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Satzzeichen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14D159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102.8pt;margin-top:396.8pt;width:330.3pt;height:70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" filled="f" stroked="f" strokeweight=".5pt">
                <v:textbox>
                  <w:txbxContent>
                    <w:p w:rsidR="00B87FE9" w:rsidRPr="00147A88" w:rsidRDefault="00665A76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>Satzzeichen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C3B97" wp14:editId="0316DFF5">
                <wp:simplePos x="0" y="0"/>
                <wp:positionH relativeFrom="column">
                  <wp:posOffset>5597626</wp:posOffset>
                </wp:positionH>
                <wp:positionV relativeFrom="paragraph">
                  <wp:posOffset>5032660</wp:posOffset>
                </wp:positionV>
                <wp:extent cx="899656" cy="899763"/>
                <wp:effectExtent l="0" t="0" r="0" b="0"/>
                <wp:wrapNone/>
                <wp:docPr id="42" name="Textfeld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B87FE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2</w:t>
                            </w:r>
                            <w:r w:rsidR="00077FE3">
                              <w:rPr>
                                <w:rFonts w:ascii="Arial Rounded MT Bold" w:hAnsi="Arial Rounded MT Bold"/>
                                <w:sz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C3B97" id="Textfeld 42" o:spid="_x0000_s1027" type="#_x0000_t202" style="position:absolute;margin-left:440.75pt;margin-top:396.25pt;width:70.85pt;height:70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" filled="f" stroked="f" strokeweight=".5pt">
                <v:textbox>
                  <w:txbxContent>
                    <w:p w:rsidR="00B87FE9" w:rsidRPr="00147A88" w:rsidRDefault="00B87FE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2</w:t>
                      </w:r>
                      <w:r w:rsidR="00077FE3">
                        <w:rPr>
                          <w:rFonts w:ascii="Arial Rounded MT Bold" w:hAnsi="Arial Rounded MT Bold"/>
                          <w:sz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1F42F1" wp14:editId="3757F3CA">
                <wp:simplePos x="0" y="0"/>
                <wp:positionH relativeFrom="column">
                  <wp:posOffset>5594814</wp:posOffset>
                </wp:positionH>
                <wp:positionV relativeFrom="paragraph">
                  <wp:posOffset>57678</wp:posOffset>
                </wp:positionV>
                <wp:extent cx="899656" cy="899763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B87FE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 w:rsidR="0000512D">
                              <w:rPr>
                                <w:rFonts w:ascii="Arial Rounded MT Bold" w:hAnsi="Arial Rounded MT Bold"/>
                                <w:sz w:val="32"/>
                              </w:rPr>
                              <w:t>2</w:t>
                            </w:r>
                            <w:r w:rsidR="00077FE3">
                              <w:rPr>
                                <w:rFonts w:ascii="Arial Rounded MT Bold" w:hAnsi="Arial Rounded MT Bold"/>
                                <w:sz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F42F1" id="Textfeld 9" o:spid="_x0000_s1028" type="#_x0000_t202" style="position:absolute;margin-left:440.55pt;margin-top:4.55pt;width:70.85pt;height:70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" filled="f" stroked="f" strokeweight=".5pt">
                <v:textbox>
                  <w:txbxContent>
                    <w:p w:rsidR="00B87FE9" w:rsidRPr="00147A88" w:rsidRDefault="00B87FE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 w:rsidR="0000512D">
                        <w:rPr>
                          <w:rFonts w:ascii="Arial Rounded MT Bold" w:hAnsi="Arial Rounded MT Bold"/>
                          <w:sz w:val="32"/>
                        </w:rPr>
                        <w:t>2</w:t>
                      </w:r>
                      <w:r w:rsidR="00077FE3">
                        <w:rPr>
                          <w:rFonts w:ascii="Arial Rounded MT Bold" w:hAnsi="Arial Rounded MT Bold"/>
                          <w:sz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97CDD5" wp14:editId="28C02E8F">
                <wp:simplePos x="0" y="0"/>
                <wp:positionH relativeFrom="column">
                  <wp:posOffset>1305700</wp:posOffset>
                </wp:positionH>
                <wp:positionV relativeFrom="paragraph">
                  <wp:posOffset>49239</wp:posOffset>
                </wp:positionV>
                <wp:extent cx="4194653" cy="899763"/>
                <wp:effectExtent l="0" t="0" r="0" b="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00512D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Satzzeichen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7CDD5" id="Textfeld 10" o:spid="_x0000_s1029" type="#_x0000_t202" style="position:absolute;margin-left:102.8pt;margin-top:3.9pt;width:330.3pt;height:70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" filled="f" stroked="f" strokeweight=".5pt">
                <v:textbox>
                  <w:txbxContent>
                    <w:p w:rsidR="00B87FE9" w:rsidRPr="00147A88" w:rsidRDefault="0000512D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>Satzzeichen</w:t>
                      </w: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Default="00B87FE9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077FE3" w:rsidRPr="00147A88" w:rsidRDefault="00077FE3" w:rsidP="00077FE3">
                            <w:pPr>
                              <w:spacing w:after="60"/>
                              <w:ind w:left="142"/>
                            </w:pPr>
                          </w:p>
                          <w:p w:rsidR="00077FE3" w:rsidRDefault="00077FE3" w:rsidP="00077FE3">
                            <w:pPr>
                              <w:ind w:left="142"/>
                            </w:pPr>
                            <w:r>
                              <w:t>Die FEUERWEHR, die QUERFLÖTE, das</w:t>
                            </w:r>
                            <w:r>
                              <w:tab/>
                              <w:t>GASPEDAL, das UFO, die KATZE, die PAPRIKA, die HAARE</w:t>
                            </w:r>
                            <w:r>
                              <w:t>, die TIERE, der QUARK, DER Igel, das AAS.</w:t>
                            </w:r>
                          </w:p>
                          <w:p w:rsidR="00077FE3" w:rsidRDefault="00077FE3" w:rsidP="00077FE3">
                            <w:pPr>
                              <w:ind w:left="142"/>
                            </w:pPr>
                            <w:r>
                              <w:t>Lukas, leihe ihr dieses Rate- oder Legespiel.</w:t>
                            </w:r>
                          </w:p>
                          <w:p w:rsidR="00077FE3" w:rsidRDefault="00077FE3" w:rsidP="00077FE3">
                            <w:pPr>
                              <w:ind w:left="142"/>
                            </w:pPr>
                            <w:r>
                              <w:t>Silke, kaufe heute Quark- oder Apfeltorte.</w:t>
                            </w:r>
                          </w:p>
                          <w:p w:rsidR="00077FE3" w:rsidRDefault="00077FE3" w:rsidP="00077FE3">
                            <w:pPr>
                              <w:ind w:left="142"/>
                            </w:pPr>
                            <w:r>
                              <w:t>Karl-Otto hört z. Z. sehr laut Radio.</w:t>
                            </w:r>
                          </w:p>
                          <w:p w:rsidR="00077FE3" w:rsidRDefault="00077FE3" w:rsidP="00077FE3">
                            <w:pPr>
                              <w:ind w:left="142"/>
                            </w:pPr>
                            <w:proofErr w:type="spellStart"/>
                            <w:r>
                              <w:t>Esraa</w:t>
                            </w:r>
                            <w:proofErr w:type="spellEnd"/>
                            <w:r>
                              <w:t xml:space="preserve"> gefiel u. a. das alte </w:t>
                            </w:r>
                            <w:proofErr w:type="spellStart"/>
                            <w:r>
                              <w:t>Tierfoto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077FE3" w:rsidRDefault="00077FE3" w:rsidP="00077FE3">
                            <w:pPr>
                              <w:ind w:left="142"/>
                            </w:pPr>
                            <w:r>
                              <w:t>Das Pokalspiel wurde – trotz Hagels – fortgesetzt.</w:t>
                            </w:r>
                          </w:p>
                          <w:p w:rsidR="00077FE3" w:rsidRPr="00931CCD" w:rsidRDefault="00077FE3" w:rsidP="00077FE3">
                            <w:pPr>
                              <w:ind w:left="142"/>
                            </w:pPr>
                            <w:r>
                              <w:t>Gerald hofft, dass Erika heute auf das Fest geht.</w:t>
                            </w:r>
                          </w:p>
                          <w:p w:rsidR="0000512D" w:rsidRDefault="0000512D" w:rsidP="0000512D"/>
                          <w:p w:rsidR="00665A76" w:rsidRDefault="00665A76" w:rsidP="0000512D"/>
                          <w:p w:rsidR="00665A76" w:rsidRDefault="00665A76" w:rsidP="00665A76"/>
                          <w:p w:rsidR="00665A76" w:rsidRDefault="00665A76" w:rsidP="00665A76"/>
                          <w:p w:rsidR="00B87FE9" w:rsidRPr="00147A88" w:rsidRDefault="00B87FE9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492C2" id="Textfeld 45" o:spid="_x0000_s1030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" filled="f" stroked="f" strokeweight=".5pt">
                <v:textbox>
                  <w:txbxContent>
                    <w:p w:rsidR="00B87FE9" w:rsidRDefault="00B87FE9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077FE3" w:rsidRPr="00147A88" w:rsidRDefault="00077FE3" w:rsidP="00077FE3">
                      <w:pPr>
                        <w:spacing w:after="60"/>
                        <w:ind w:left="142"/>
                      </w:pPr>
                    </w:p>
                    <w:p w:rsidR="00077FE3" w:rsidRDefault="00077FE3" w:rsidP="00077FE3">
                      <w:pPr>
                        <w:ind w:left="142"/>
                      </w:pPr>
                      <w:r>
                        <w:t>Die FEUERWEHR, die QUERFLÖTE, das</w:t>
                      </w:r>
                      <w:r>
                        <w:tab/>
                        <w:t>GASPEDAL, das UFO, die KATZE, die PAPRIKA, die HAARE</w:t>
                      </w:r>
                      <w:r>
                        <w:t>, die TIERE, der QUARK, DER Igel, das AAS.</w:t>
                      </w:r>
                    </w:p>
                    <w:p w:rsidR="00077FE3" w:rsidRDefault="00077FE3" w:rsidP="00077FE3">
                      <w:pPr>
                        <w:ind w:left="142"/>
                      </w:pPr>
                      <w:r>
                        <w:t>Lukas, leihe ihr dieses Rate- oder Legespiel.</w:t>
                      </w:r>
                    </w:p>
                    <w:p w:rsidR="00077FE3" w:rsidRDefault="00077FE3" w:rsidP="00077FE3">
                      <w:pPr>
                        <w:ind w:left="142"/>
                      </w:pPr>
                      <w:r>
                        <w:t>Silke, kaufe heute Quark- oder Apfeltorte.</w:t>
                      </w:r>
                    </w:p>
                    <w:p w:rsidR="00077FE3" w:rsidRDefault="00077FE3" w:rsidP="00077FE3">
                      <w:pPr>
                        <w:ind w:left="142"/>
                      </w:pPr>
                      <w:r>
                        <w:t>Karl-Otto hört z. Z. sehr laut Radio.</w:t>
                      </w:r>
                    </w:p>
                    <w:p w:rsidR="00077FE3" w:rsidRDefault="00077FE3" w:rsidP="00077FE3">
                      <w:pPr>
                        <w:ind w:left="142"/>
                      </w:pPr>
                      <w:proofErr w:type="spellStart"/>
                      <w:r>
                        <w:t>Esraa</w:t>
                      </w:r>
                      <w:proofErr w:type="spellEnd"/>
                      <w:r>
                        <w:t xml:space="preserve"> gefiel u. a. das alte </w:t>
                      </w:r>
                      <w:proofErr w:type="spellStart"/>
                      <w:r>
                        <w:t>Tierfoto</w:t>
                      </w:r>
                      <w:proofErr w:type="spellEnd"/>
                      <w:r>
                        <w:t>.</w:t>
                      </w:r>
                    </w:p>
                    <w:p w:rsidR="00077FE3" w:rsidRDefault="00077FE3" w:rsidP="00077FE3">
                      <w:pPr>
                        <w:ind w:left="142"/>
                      </w:pPr>
                      <w:r>
                        <w:t>Das Pokalspiel wurde – trotz Hagels – fortgesetzt.</w:t>
                      </w:r>
                    </w:p>
                    <w:p w:rsidR="00077FE3" w:rsidRPr="00931CCD" w:rsidRDefault="00077FE3" w:rsidP="00077FE3">
                      <w:pPr>
                        <w:ind w:left="142"/>
                      </w:pPr>
                      <w:r>
                        <w:t>Gerald hofft, dass Erika heute auf das Fest geht.</w:t>
                      </w:r>
                    </w:p>
                    <w:p w:rsidR="0000512D" w:rsidRDefault="0000512D" w:rsidP="0000512D"/>
                    <w:p w:rsidR="00665A76" w:rsidRDefault="00665A76" w:rsidP="0000512D"/>
                    <w:p w:rsidR="00665A76" w:rsidRDefault="00665A76" w:rsidP="00665A76"/>
                    <w:p w:rsidR="00665A76" w:rsidRDefault="00665A76" w:rsidP="00665A76"/>
                    <w:p w:rsidR="00B87FE9" w:rsidRPr="00147A88" w:rsidRDefault="00B87FE9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310617</wp:posOffset>
                </wp:positionH>
                <wp:positionV relativeFrom="paragraph">
                  <wp:posOffset>1689565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Default="00B87FE9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077FE3" w:rsidRDefault="00077FE3" w:rsidP="00077FE3">
                            <w:pPr>
                              <w:ind w:left="426"/>
                            </w:pPr>
                            <w:r>
                              <w:t>Kaffee- oder Teetasse, Wasserglas oder –</w:t>
                            </w:r>
                            <w:proofErr w:type="spellStart"/>
                            <w:r>
                              <w:t>krug</w:t>
                            </w:r>
                            <w:proofErr w:type="spellEnd"/>
                          </w:p>
                          <w:p w:rsidR="00077FE3" w:rsidRDefault="00077FE3" w:rsidP="00077FE3">
                            <w:pPr>
                              <w:ind w:left="426"/>
                            </w:pPr>
                            <w:r>
                              <w:t>Goldkette oder –reif, Sport- oder Reitlehrer</w:t>
                            </w:r>
                          </w:p>
                          <w:p w:rsidR="00077FE3" w:rsidRDefault="00077FE3" w:rsidP="00077FE3">
                            <w:pPr>
                              <w:ind w:left="426"/>
                            </w:pPr>
                            <w:r>
                              <w:t>Theodor sah Rita u. a. auf der Dr.-August-Oetker-Allee.</w:t>
                            </w:r>
                          </w:p>
                          <w:p w:rsidR="00077FE3" w:rsidRDefault="00077FE3" w:rsidP="00077FE3">
                            <w:pPr>
                              <w:ind w:left="426"/>
                            </w:pPr>
                            <w:r>
                              <w:t>Die Zufahrt zur Prof.-Kurz-Gasse wurde heute gesperrt.</w:t>
                            </w:r>
                          </w:p>
                          <w:p w:rsidR="00077FE3" w:rsidRDefault="00077FE3" w:rsidP="00077FE3">
                            <w:pPr>
                              <w:ind w:left="426"/>
                            </w:pPr>
                            <w:r>
                              <w:t>Die Feuerwehr half der Frau, die heftig gestolpert war.</w:t>
                            </w:r>
                          </w:p>
                          <w:p w:rsidR="00077FE3" w:rsidRDefault="00077FE3" w:rsidP="00077FE3">
                            <w:pPr>
                              <w:ind w:left="426"/>
                            </w:pPr>
                            <w:r>
                              <w:t>Freitags zahlt die Toto-Sportwette ihre Preise aus.</w:t>
                            </w:r>
                          </w:p>
                          <w:p w:rsidR="00077FE3" w:rsidRDefault="00077FE3" w:rsidP="00077FE3">
                            <w:pPr>
                              <w:ind w:left="426"/>
                            </w:pPr>
                            <w:r>
                              <w:t xml:space="preserve">Der Polizist, Herr </w:t>
                            </w:r>
                            <w:proofErr w:type="spellStart"/>
                            <w:r>
                              <w:t>Stojakowitz</w:t>
                            </w:r>
                            <w:proofErr w:type="spellEnd"/>
                            <w:r>
                              <w:t>, sah die Tatwaffe.</w:t>
                            </w:r>
                          </w:p>
                          <w:p w:rsidR="00B87FE9" w:rsidRPr="00077FE3" w:rsidRDefault="00077FE3" w:rsidP="00077FE3">
                            <w:pPr>
                              <w:ind w:left="426"/>
                            </w:pPr>
                            <w:r>
                              <w:t>Prof. Leutheusser las geduldig die Prozessakte.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C3774" id="_x0000_s1031" type="#_x0000_t202" style="position:absolute;margin-left:24.45pt;margin-top:133.05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" filled="f" stroked="f" strokeweight=".5pt">
                <v:textbox>
                  <w:txbxContent>
                    <w:p w:rsidR="00B87FE9" w:rsidRDefault="00B87FE9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077FE3" w:rsidRDefault="00077FE3" w:rsidP="00077FE3">
                      <w:pPr>
                        <w:ind w:left="426"/>
                      </w:pPr>
                      <w:r>
                        <w:t>Kaffee- oder Teetasse, Wasserglas oder –</w:t>
                      </w:r>
                      <w:proofErr w:type="spellStart"/>
                      <w:r>
                        <w:t>krug</w:t>
                      </w:r>
                      <w:proofErr w:type="spellEnd"/>
                    </w:p>
                    <w:p w:rsidR="00077FE3" w:rsidRDefault="00077FE3" w:rsidP="00077FE3">
                      <w:pPr>
                        <w:ind w:left="426"/>
                      </w:pPr>
                      <w:r>
                        <w:t>Goldkette oder –reif, Sport- oder Reitlehrer</w:t>
                      </w:r>
                    </w:p>
                    <w:p w:rsidR="00077FE3" w:rsidRDefault="00077FE3" w:rsidP="00077FE3">
                      <w:pPr>
                        <w:ind w:left="426"/>
                      </w:pPr>
                      <w:r>
                        <w:t>Theodor sah Rita u. a. auf der Dr.-August-Oetker-Allee.</w:t>
                      </w:r>
                    </w:p>
                    <w:p w:rsidR="00077FE3" w:rsidRDefault="00077FE3" w:rsidP="00077FE3">
                      <w:pPr>
                        <w:ind w:left="426"/>
                      </w:pPr>
                      <w:r>
                        <w:t>Die Zufahrt zur Prof.-Kurz-Gasse wurde heute gesperrt.</w:t>
                      </w:r>
                    </w:p>
                    <w:p w:rsidR="00077FE3" w:rsidRDefault="00077FE3" w:rsidP="00077FE3">
                      <w:pPr>
                        <w:ind w:left="426"/>
                      </w:pPr>
                      <w:r>
                        <w:t>Die Feuerwehr half der Frau, die heftig gestolpert war.</w:t>
                      </w:r>
                    </w:p>
                    <w:p w:rsidR="00077FE3" w:rsidRDefault="00077FE3" w:rsidP="00077FE3">
                      <w:pPr>
                        <w:ind w:left="426"/>
                      </w:pPr>
                      <w:r>
                        <w:t>Freitags zahlt die Toto-Sportwette ihre Preise aus.</w:t>
                      </w:r>
                    </w:p>
                    <w:p w:rsidR="00077FE3" w:rsidRDefault="00077FE3" w:rsidP="00077FE3">
                      <w:pPr>
                        <w:ind w:left="426"/>
                      </w:pPr>
                      <w:r>
                        <w:t xml:space="preserve">Der Polizist, Herr </w:t>
                      </w:r>
                      <w:proofErr w:type="spellStart"/>
                      <w:r>
                        <w:t>Stojakowitz</w:t>
                      </w:r>
                      <w:proofErr w:type="spellEnd"/>
                      <w:r>
                        <w:t>, sah die Tatwaffe.</w:t>
                      </w:r>
                    </w:p>
                    <w:p w:rsidR="00B87FE9" w:rsidRPr="00077FE3" w:rsidRDefault="00077FE3" w:rsidP="00077FE3">
                      <w:pPr>
                        <w:ind w:left="426"/>
                      </w:pPr>
                      <w:r>
                        <w:t>Prof. Leutheusser las geduldig die Prozessakte.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FE9" w:rsidRDefault="00B87FE9" w:rsidP="00A609B3">
      <w:pPr>
        <w:spacing w:after="0" w:line="240" w:lineRule="auto"/>
      </w:pPr>
      <w:r>
        <w:separator/>
      </w:r>
    </w:p>
  </w:endnote>
  <w:endnote w:type="continuationSeparator" w:id="0">
    <w:p w:rsidR="00B87FE9" w:rsidRDefault="00B87FE9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FE9" w:rsidRDefault="00B87FE9" w:rsidP="00A609B3">
      <w:pPr>
        <w:spacing w:after="0" w:line="240" w:lineRule="auto"/>
      </w:pPr>
      <w:r>
        <w:separator/>
      </w:r>
    </w:p>
  </w:footnote>
  <w:footnote w:type="continuationSeparator" w:id="0">
    <w:p w:rsidR="00B87FE9" w:rsidRDefault="00B87FE9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FE9" w:rsidRDefault="00B87FE9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114300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A609B3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A609B3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32" style="position:absolute;margin-left:12pt;margin-top:9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">
              <v:group id="Gruppieren 32" o:spid="_x0000_s1033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4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5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6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7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8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9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40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41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1" o:spid="_x0000_s1042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B87FE9" w:rsidRPr="00147A88" w:rsidRDefault="00B87FE9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3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4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5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B87FE9" w:rsidRPr="00A609B3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6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7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8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9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50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51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2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3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4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B87FE9" w:rsidRPr="00147A88" w:rsidRDefault="00B87FE9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B87FE9" w:rsidRPr="00A609B3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E9"/>
    <w:rsid w:val="0000512D"/>
    <w:rsid w:val="000575B9"/>
    <w:rsid w:val="00064856"/>
    <w:rsid w:val="00077FE3"/>
    <w:rsid w:val="00122DAF"/>
    <w:rsid w:val="00147A88"/>
    <w:rsid w:val="001741A5"/>
    <w:rsid w:val="00180FBB"/>
    <w:rsid w:val="001C3F4B"/>
    <w:rsid w:val="001E5E2D"/>
    <w:rsid w:val="002557AA"/>
    <w:rsid w:val="0036402A"/>
    <w:rsid w:val="004A61E3"/>
    <w:rsid w:val="00665A76"/>
    <w:rsid w:val="00945764"/>
    <w:rsid w:val="00A609B3"/>
    <w:rsid w:val="00B13377"/>
    <w:rsid w:val="00B31BC7"/>
    <w:rsid w:val="00B87FE9"/>
    <w:rsid w:val="00EF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289BE"/>
  <w15:chartTrackingRefBased/>
  <w15:docId w15:val="{C2EDDD8B-7582-4814-A83E-BFBFD2E3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2017-01-02T20:15:00Z</dcterms:created>
  <dcterms:modified xsi:type="dcterms:W3CDTF">2017-01-02T20:15:00Z</dcterms:modified>
</cp:coreProperties>
</file>