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0575B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14D159" wp14:editId="10B00965">
                <wp:simplePos x="0" y="0"/>
                <wp:positionH relativeFrom="column">
                  <wp:posOffset>1305700</wp:posOffset>
                </wp:positionH>
                <wp:positionV relativeFrom="paragraph">
                  <wp:posOffset>5039245</wp:posOffset>
                </wp:positionV>
                <wp:extent cx="4194653" cy="899763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665A76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Satzzeichen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4D15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102.8pt;margin-top:396.8pt;width:330.3pt;height:70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" filled="f" stroked="f" strokeweight=".5pt">
                <v:textbox>
                  <w:txbxContent>
                    <w:p w:rsidR="00B87FE9" w:rsidRPr="00147A88" w:rsidRDefault="00665A76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Satzzeichen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C3B97" wp14:editId="0316DFF5">
                <wp:simplePos x="0" y="0"/>
                <wp:positionH relativeFrom="column">
                  <wp:posOffset>5597626</wp:posOffset>
                </wp:positionH>
                <wp:positionV relativeFrom="paragraph">
                  <wp:posOffset>5032660</wp:posOffset>
                </wp:positionV>
                <wp:extent cx="899656" cy="899763"/>
                <wp:effectExtent l="0" t="0" r="0" b="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  <w:r w:rsidR="0000512D"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C3B97" id="Textfeld 42" o:spid="_x0000_s1027" type="#_x0000_t202" style="position:absolute;margin-left:440.75pt;margin-top:396.25pt;width:70.85pt;height:7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  <w:r w:rsidR="0000512D"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F42F1" wp14:editId="3757F3CA">
                <wp:simplePos x="0" y="0"/>
                <wp:positionH relativeFrom="column">
                  <wp:posOffset>5594814</wp:posOffset>
                </wp:positionH>
                <wp:positionV relativeFrom="paragraph">
                  <wp:posOffset>57678</wp:posOffset>
                </wp:positionV>
                <wp:extent cx="899656" cy="899763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00512D">
                              <w:rPr>
                                <w:rFonts w:ascii="Arial Rounded MT Bold" w:hAnsi="Arial Rounded MT Bold"/>
                                <w:sz w:val="32"/>
                              </w:rPr>
                              <w:t>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F42F1" id="Textfeld 9" o:spid="_x0000_s1028" type="#_x0000_t202" style="position:absolute;margin-left:440.55pt;margin-top:4.55pt;width:70.85pt;height:7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00512D">
                        <w:rPr>
                          <w:rFonts w:ascii="Arial Rounded MT Bold" w:hAnsi="Arial Rounded MT Bold"/>
                          <w:sz w:val="32"/>
                        </w:rPr>
                        <w:t>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7CDD5" wp14:editId="28C02E8F">
                <wp:simplePos x="0" y="0"/>
                <wp:positionH relativeFrom="column">
                  <wp:posOffset>1305700</wp:posOffset>
                </wp:positionH>
                <wp:positionV relativeFrom="paragraph">
                  <wp:posOffset>49239</wp:posOffset>
                </wp:positionV>
                <wp:extent cx="4194653" cy="899763"/>
                <wp:effectExtent l="0" t="0" r="0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00512D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Satzzeichen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CDD5" id="Textfeld 10" o:spid="_x0000_s1029" type="#_x0000_t202" style="position:absolute;margin-left:102.8pt;margin-top:3.9pt;width:330.3pt;height:7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00512D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Satzzeichen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B13377">
                            <w:pPr>
                              <w:spacing w:after="60"/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Herr Peters, der Sportlehrer, war heute wieder da.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Es hat gut geklappt. Ralf ist der Sieger des Tages.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Der Sieger erhielt – erst jetzt – das rot-graue Fahrrad.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Die ruhige, stille Lage des Gasthofes erfreute Sarah-Lea.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Ulli kaufte u. a. die Apfel-Quark-Torte.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Der Reiseleiter, Herr Hörl-</w:t>
                            </w:r>
                            <w:proofErr w:type="spellStart"/>
                            <w:r>
                              <w:t>Kaupa</w:t>
                            </w:r>
                            <w:proofErr w:type="spellEnd"/>
                            <w:r>
                              <w:t>, zeigt Leo das Speiselokal.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Paul-Gerhard wettete, dass er Erster wird.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Silke kaufte das grau-rot gestreifte T-Shirt.</w:t>
                            </w:r>
                          </w:p>
                          <w:p w:rsidR="0000512D" w:rsidRDefault="0000512D" w:rsidP="0000512D">
                            <w:pPr>
                              <w:ind w:left="284"/>
                            </w:pPr>
                            <w:r>
                              <w:t>Pia-Luise hat jetzt ihr Tattoo, das steht ihr sehr gut.</w:t>
                            </w:r>
                          </w:p>
                          <w:p w:rsidR="0000512D" w:rsidRDefault="0000512D" w:rsidP="0000512D"/>
                          <w:p w:rsidR="00665A76" w:rsidRDefault="00665A76" w:rsidP="0000512D"/>
                          <w:p w:rsidR="00665A76" w:rsidRDefault="00665A76" w:rsidP="00665A76"/>
                          <w:p w:rsidR="00665A76" w:rsidRDefault="00665A76" w:rsidP="00665A76"/>
                          <w:p w:rsidR="00B87FE9" w:rsidRPr="00147A88" w:rsidRDefault="00B87FE9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30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" filled="f" stroked="f" strokeweight=".5pt">
                <v:textbox>
                  <w:txbxContent>
                    <w:p w:rsidR="00B87FE9" w:rsidRPr="00147A88" w:rsidRDefault="00B87FE9" w:rsidP="00B13377">
                      <w:pPr>
                        <w:spacing w:after="60"/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Herr Peters, der Sportlehrer, war heute wieder da.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Es hat gut geklappt. Ralf ist der Sieger des Tages.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Der Sieger erhielt – erst jetzt – das rot-graue Fahrrad.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Die ruhige, stille Lage des Gasthofes erfreute Sarah-Lea.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Ulli kaufte u. a. die Apfel-Quark-Torte.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Der Reiseleiter, Herr Hörl-</w:t>
                      </w:r>
                      <w:proofErr w:type="spellStart"/>
                      <w:r>
                        <w:t>Kaupa</w:t>
                      </w:r>
                      <w:proofErr w:type="spellEnd"/>
                      <w:r>
                        <w:t>, zeigt Leo das Speiselokal.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Paul-Gerhard wettete, dass er Erster wird.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Silke kaufte das grau-rot gestreifte T-Shirt.</w:t>
                      </w:r>
                    </w:p>
                    <w:p w:rsidR="0000512D" w:rsidRDefault="0000512D" w:rsidP="0000512D">
                      <w:pPr>
                        <w:ind w:left="284"/>
                      </w:pPr>
                      <w:r>
                        <w:t>Pia-Luise hat jetzt ihr Tattoo, das steht ihr sehr gut.</w:t>
                      </w:r>
                    </w:p>
                    <w:p w:rsidR="0000512D" w:rsidRDefault="0000512D" w:rsidP="0000512D"/>
                    <w:p w:rsidR="00665A76" w:rsidRDefault="00665A76" w:rsidP="0000512D"/>
                    <w:p w:rsidR="00665A76" w:rsidRDefault="00665A76" w:rsidP="00665A76"/>
                    <w:p w:rsidR="00665A76" w:rsidRDefault="00665A76" w:rsidP="00665A76"/>
                    <w:p w:rsidR="00B87FE9" w:rsidRPr="00147A88" w:rsidRDefault="00B87FE9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Default="00B87FE9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00512D" w:rsidRPr="007A1EE9" w:rsidRDefault="0000512D" w:rsidP="0000512D">
                            <w:pPr>
                              <w:ind w:left="142"/>
                            </w:pPr>
                            <w:r w:rsidRPr="007A1EE9">
                              <w:rPr>
                                <w:bCs/>
                              </w:rPr>
                              <w:t>Herr Hartl</w:t>
                            </w:r>
                            <w:r w:rsidRPr="007A1EE9">
                              <w:t>,</w:t>
                            </w:r>
                            <w:r w:rsidRPr="007A1EE9">
                              <w:rPr>
                                <w:bCs/>
                              </w:rPr>
                              <w:t xml:space="preserve"> der </w:t>
                            </w:r>
                            <w:proofErr w:type="spellStart"/>
                            <w:r w:rsidRPr="007A1EE9">
                              <w:rPr>
                                <w:bCs/>
                              </w:rPr>
                              <w:t>Relilehrer</w:t>
                            </w:r>
                            <w:proofErr w:type="spellEnd"/>
                            <w:r w:rsidRPr="007A1EE9">
                              <w:t>,</w:t>
                            </w:r>
                            <w:r w:rsidRPr="007A1EE9">
                              <w:rPr>
                                <w:bCs/>
                              </w:rPr>
                              <w:t xml:space="preserve"> war heute da</w:t>
                            </w:r>
                            <w:r w:rsidRPr="007A1EE9">
                              <w:t>.</w:t>
                            </w:r>
                            <w:r w:rsidRPr="007A1EE9">
                              <w:rPr>
                                <w:bCs/>
                              </w:rPr>
                              <w:t xml:space="preserve"> Es hat alles geklappt</w:t>
                            </w:r>
                            <w:r w:rsidRPr="007A1EE9">
                              <w:t>.</w:t>
                            </w:r>
                          </w:p>
                          <w:p w:rsidR="0000512D" w:rsidRPr="007A1EE9" w:rsidRDefault="0000512D" w:rsidP="0000512D">
                            <w:pPr>
                              <w:ind w:left="142"/>
                            </w:pPr>
                            <w:r w:rsidRPr="007A1EE9">
                              <w:rPr>
                                <w:bCs/>
                              </w:rPr>
                              <w:t xml:space="preserve">Theo kauft oft Eis, </w:t>
                            </w:r>
                            <w:proofErr w:type="spellStart"/>
                            <w:r w:rsidRPr="007A1EE9">
                              <w:rPr>
                                <w:bCs/>
                              </w:rPr>
                              <w:t>Lollis</w:t>
                            </w:r>
                            <w:proofErr w:type="spellEnd"/>
                            <w:r w:rsidRPr="007A1EE9">
                              <w:rPr>
                                <w:bCs/>
                              </w:rPr>
                              <w:t xml:space="preserve"> oder Drops.</w:t>
                            </w:r>
                          </w:p>
                          <w:p w:rsidR="0000512D" w:rsidRPr="007A1EE9" w:rsidRDefault="0000512D" w:rsidP="0000512D">
                            <w:pPr>
                              <w:ind w:left="142"/>
                            </w:pPr>
                            <w:r w:rsidRPr="007A1EE9">
                              <w:rPr>
                                <w:bCs/>
                              </w:rPr>
                              <w:t>Pia spielt, so oft sie Zeit hat, Flöte.</w:t>
                            </w:r>
                          </w:p>
                          <w:p w:rsidR="0000512D" w:rsidRPr="007A1EE9" w:rsidRDefault="0000512D" w:rsidP="0000512D">
                            <w:pPr>
                              <w:ind w:left="142"/>
                              <w:rPr>
                                <w:bCs/>
                              </w:rPr>
                            </w:pPr>
                            <w:r w:rsidRPr="007A1EE9">
                              <w:rPr>
                                <w:bCs/>
                              </w:rPr>
                              <w:t>Ralf trug die graue, alte Hose.</w:t>
                            </w:r>
                          </w:p>
                          <w:p w:rsidR="0000512D" w:rsidRPr="007A1EE9" w:rsidRDefault="0000512D" w:rsidP="0000512D">
                            <w:pPr>
                              <w:ind w:left="142"/>
                            </w:pPr>
                            <w:r w:rsidRPr="007A1EE9">
                              <w:rPr>
                                <w:bCs/>
                              </w:rPr>
                              <w:t>Susi spielte Lotto, Toto usw. Sie tippte u. a. die Zahl Drei. Die Superzahl lautete Drei, d. h. Supertreffer.</w:t>
                            </w:r>
                          </w:p>
                          <w:p w:rsidR="0000512D" w:rsidRDefault="0000512D" w:rsidP="0000512D">
                            <w:pPr>
                              <w:ind w:left="142"/>
                            </w:pPr>
                            <w:r>
                              <w:t>Susi, Doris, Sigrid oder Elke spielte heute Geige.</w:t>
                            </w:r>
                          </w:p>
                          <w:p w:rsidR="0000512D" w:rsidRDefault="0000512D" w:rsidP="0000512D">
                            <w:pPr>
                              <w:ind w:left="142"/>
                            </w:pPr>
                            <w:r>
                              <w:t>Edeltraud spielt, so oft sie Zeit hat, Querflöte.</w:t>
                            </w:r>
                          </w:p>
                          <w:p w:rsidR="0000512D" w:rsidRDefault="0000512D" w:rsidP="0000512D">
                            <w:pPr>
                              <w:ind w:left="142"/>
                            </w:pPr>
                            <w:r>
                              <w:t>Arthur trug freitags wieder die graue, alte Hose.</w:t>
                            </w:r>
                          </w:p>
                          <w:p w:rsidR="00B87FE9" w:rsidRPr="00147A88" w:rsidRDefault="00B87FE9" w:rsidP="0000512D">
                            <w:pPr>
                              <w:spacing w:line="360" w:lineRule="auto"/>
                              <w:ind w:left="284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_x0000_s1031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" filled="f" stroked="f" strokeweight=".5pt">
                <v:textbox>
                  <w:txbxContent>
                    <w:p w:rsidR="00B87FE9" w:rsidRDefault="00B87FE9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00512D" w:rsidRPr="007A1EE9" w:rsidRDefault="0000512D" w:rsidP="0000512D">
                      <w:pPr>
                        <w:ind w:left="142"/>
                      </w:pPr>
                      <w:r w:rsidRPr="007A1EE9">
                        <w:rPr>
                          <w:bCs/>
                        </w:rPr>
                        <w:t>Herr Hartl</w:t>
                      </w:r>
                      <w:r w:rsidRPr="007A1EE9">
                        <w:t>,</w:t>
                      </w:r>
                      <w:r w:rsidRPr="007A1EE9">
                        <w:rPr>
                          <w:bCs/>
                        </w:rPr>
                        <w:t xml:space="preserve"> der </w:t>
                      </w:r>
                      <w:proofErr w:type="spellStart"/>
                      <w:r w:rsidRPr="007A1EE9">
                        <w:rPr>
                          <w:bCs/>
                        </w:rPr>
                        <w:t>Relilehrer</w:t>
                      </w:r>
                      <w:proofErr w:type="spellEnd"/>
                      <w:r w:rsidRPr="007A1EE9">
                        <w:t>,</w:t>
                      </w:r>
                      <w:r w:rsidRPr="007A1EE9">
                        <w:rPr>
                          <w:bCs/>
                        </w:rPr>
                        <w:t xml:space="preserve"> war heute da</w:t>
                      </w:r>
                      <w:r w:rsidRPr="007A1EE9">
                        <w:t>.</w:t>
                      </w:r>
                      <w:r w:rsidRPr="007A1EE9">
                        <w:rPr>
                          <w:bCs/>
                        </w:rPr>
                        <w:t xml:space="preserve"> Es hat alles geklappt</w:t>
                      </w:r>
                      <w:r w:rsidRPr="007A1EE9">
                        <w:t>.</w:t>
                      </w:r>
                    </w:p>
                    <w:p w:rsidR="0000512D" w:rsidRPr="007A1EE9" w:rsidRDefault="0000512D" w:rsidP="0000512D">
                      <w:pPr>
                        <w:ind w:left="142"/>
                      </w:pPr>
                      <w:r w:rsidRPr="007A1EE9">
                        <w:rPr>
                          <w:bCs/>
                        </w:rPr>
                        <w:t xml:space="preserve">Theo kauft oft Eis, </w:t>
                      </w:r>
                      <w:proofErr w:type="spellStart"/>
                      <w:r w:rsidRPr="007A1EE9">
                        <w:rPr>
                          <w:bCs/>
                        </w:rPr>
                        <w:t>Lollis</w:t>
                      </w:r>
                      <w:proofErr w:type="spellEnd"/>
                      <w:r w:rsidRPr="007A1EE9">
                        <w:rPr>
                          <w:bCs/>
                        </w:rPr>
                        <w:t xml:space="preserve"> oder Drops.</w:t>
                      </w:r>
                    </w:p>
                    <w:p w:rsidR="0000512D" w:rsidRPr="007A1EE9" w:rsidRDefault="0000512D" w:rsidP="0000512D">
                      <w:pPr>
                        <w:ind w:left="142"/>
                      </w:pPr>
                      <w:r w:rsidRPr="007A1EE9">
                        <w:rPr>
                          <w:bCs/>
                        </w:rPr>
                        <w:t>Pia spielt, so oft sie Zeit hat, Flöte.</w:t>
                      </w:r>
                    </w:p>
                    <w:p w:rsidR="0000512D" w:rsidRPr="007A1EE9" w:rsidRDefault="0000512D" w:rsidP="0000512D">
                      <w:pPr>
                        <w:ind w:left="142"/>
                        <w:rPr>
                          <w:bCs/>
                        </w:rPr>
                      </w:pPr>
                      <w:r w:rsidRPr="007A1EE9">
                        <w:rPr>
                          <w:bCs/>
                        </w:rPr>
                        <w:t>Ralf trug die graue, alte Hose.</w:t>
                      </w:r>
                    </w:p>
                    <w:p w:rsidR="0000512D" w:rsidRPr="007A1EE9" w:rsidRDefault="0000512D" w:rsidP="0000512D">
                      <w:pPr>
                        <w:ind w:left="142"/>
                      </w:pPr>
                      <w:r w:rsidRPr="007A1EE9">
                        <w:rPr>
                          <w:bCs/>
                        </w:rPr>
                        <w:t>Susi spielte Lotto, Toto usw. Sie tippte u. a. die Zahl Drei. Die Superzahl lautete Drei, d. h. Supertreffer.</w:t>
                      </w:r>
                    </w:p>
                    <w:p w:rsidR="0000512D" w:rsidRDefault="0000512D" w:rsidP="0000512D">
                      <w:pPr>
                        <w:ind w:left="142"/>
                      </w:pPr>
                      <w:r>
                        <w:t>Susi, Doris, Sigrid oder Elke spielte heute Geige.</w:t>
                      </w:r>
                    </w:p>
                    <w:p w:rsidR="0000512D" w:rsidRDefault="0000512D" w:rsidP="0000512D">
                      <w:pPr>
                        <w:ind w:left="142"/>
                      </w:pPr>
                      <w:r>
                        <w:t>Edeltraud spielt, so oft sie Zeit hat, Querflöte.</w:t>
                      </w:r>
                    </w:p>
                    <w:p w:rsidR="0000512D" w:rsidRDefault="0000512D" w:rsidP="0000512D">
                      <w:pPr>
                        <w:ind w:left="142"/>
                      </w:pPr>
                      <w:r>
                        <w:t>Arthur trug freitags wieder die graue, alte Hose.</w:t>
                      </w:r>
                    </w:p>
                    <w:p w:rsidR="00B87FE9" w:rsidRPr="00147A88" w:rsidRDefault="00B87FE9" w:rsidP="0000512D">
                      <w:pPr>
                        <w:spacing w:line="360" w:lineRule="auto"/>
                        <w:ind w:left="284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FE9" w:rsidRDefault="00B87FE9" w:rsidP="00A609B3">
      <w:pPr>
        <w:spacing w:after="0" w:line="240" w:lineRule="auto"/>
      </w:pPr>
      <w:r>
        <w:separator/>
      </w:r>
    </w:p>
  </w:endnote>
  <w:end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FE9" w:rsidRDefault="00B87FE9" w:rsidP="00A609B3">
      <w:pPr>
        <w:spacing w:after="0" w:line="240" w:lineRule="auto"/>
      </w:pPr>
      <w:r>
        <w:separator/>
      </w:r>
    </w:p>
  </w:footnote>
  <w:foot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FE9" w:rsidRDefault="00B87FE9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114300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32" style="position:absolute;margin-left:12pt;margin-top:9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">
              <v:group id="Gruppieren 32" o:spid="_x0000_s1033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4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5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6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7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8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9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40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41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1" o:spid="_x0000_s1042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3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4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5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6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7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8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9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50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51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2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3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4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E9"/>
    <w:rsid w:val="0000512D"/>
    <w:rsid w:val="000575B9"/>
    <w:rsid w:val="00064856"/>
    <w:rsid w:val="00122DAF"/>
    <w:rsid w:val="00147A88"/>
    <w:rsid w:val="001741A5"/>
    <w:rsid w:val="00180FBB"/>
    <w:rsid w:val="001C3F4B"/>
    <w:rsid w:val="001E5E2D"/>
    <w:rsid w:val="002557AA"/>
    <w:rsid w:val="0036402A"/>
    <w:rsid w:val="004A61E3"/>
    <w:rsid w:val="00665A76"/>
    <w:rsid w:val="00945764"/>
    <w:rsid w:val="00A609B3"/>
    <w:rsid w:val="00B13377"/>
    <w:rsid w:val="00B31BC7"/>
    <w:rsid w:val="00B87FE9"/>
    <w:rsid w:val="00EF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289BE"/>
  <w15:chartTrackingRefBased/>
  <w15:docId w15:val="{C2EDDD8B-7582-4814-A83E-BFBFD2E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2017-01-02T20:10:00Z</dcterms:created>
  <dcterms:modified xsi:type="dcterms:W3CDTF">2017-01-02T20:10:00Z</dcterms:modified>
</cp:coreProperties>
</file>