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BC7" w:rsidRDefault="001253CB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C492C2" wp14:editId="313ED63F">
                <wp:simplePos x="0" y="0"/>
                <wp:positionH relativeFrom="column">
                  <wp:posOffset>313267</wp:posOffset>
                </wp:positionH>
                <wp:positionV relativeFrom="paragraph">
                  <wp:posOffset>6794076</wp:posOffset>
                </wp:positionV>
                <wp:extent cx="6191250" cy="2915285"/>
                <wp:effectExtent l="0" t="0" r="0" b="0"/>
                <wp:wrapNone/>
                <wp:docPr id="14" name="Textfeld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1250" cy="291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253CB" w:rsidRDefault="00A609B3" w:rsidP="001253CB">
                            <w:pPr>
                              <w:spacing w:after="60"/>
                            </w:pPr>
                            <w:bookmarkStart w:id="0" w:name="_GoBack"/>
                            <w:r w:rsidRPr="00147A88">
                              <w:rPr>
                                <w:rFonts w:ascii="Arial Rounded MT Bold" w:hAnsi="Arial Rounded MT Bold"/>
                              </w:rPr>
                              <w:t>Aufgabe</w:t>
                            </w:r>
                            <w:r>
                              <w:rPr>
                                <w:rFonts w:ascii="Arial Rounded MT Bold" w:hAnsi="Arial Rounded MT Bold"/>
                                <w:sz w:val="20"/>
                              </w:rPr>
                              <w:t>:</w:t>
                            </w:r>
                            <w:r w:rsidRPr="00147A88">
                              <w:rPr>
                                <w:rFonts w:ascii="Arial Rounded MT Bold" w:hAnsi="Arial Rounded MT Bold"/>
                                <w:sz w:val="18"/>
                              </w:rPr>
                              <w:t xml:space="preserve">  </w:t>
                            </w:r>
                            <w:r w:rsidR="001253CB">
                              <w:rPr>
                                <w:rFonts w:ascii="Arial Rounded MT Bold" w:hAnsi="Arial Rounded MT Bold"/>
                                <w:sz w:val="18"/>
                              </w:rPr>
                              <w:tab/>
                            </w:r>
                            <w:r w:rsidR="001253CB">
                              <w:t>sie las sehr leise</w:t>
                            </w:r>
                          </w:p>
                          <w:p w:rsidR="001253CB" w:rsidRDefault="001253CB" w:rsidP="001253CB">
                            <w:pPr>
                              <w:pStyle w:val="Formatvorlage"/>
                              <w:spacing w:line="360" w:lineRule="auto"/>
                              <w:ind w:left="1418"/>
                            </w:pPr>
                            <w:r>
                              <w:t>er löste es fast auf</w:t>
                            </w:r>
                          </w:p>
                          <w:p w:rsidR="001253CB" w:rsidRDefault="001253CB" w:rsidP="001253CB">
                            <w:pPr>
                              <w:pStyle w:val="Formatvorlage"/>
                              <w:spacing w:after="100" w:afterAutospacing="1" w:line="360" w:lineRule="auto"/>
                              <w:ind w:left="1418"/>
                            </w:pPr>
                            <w:r>
                              <w:t>sie kaufte dies sehr teuer</w:t>
                            </w:r>
                          </w:p>
                          <w:p w:rsidR="001253CB" w:rsidRDefault="001253CB" w:rsidP="001253CB">
                            <w:pPr>
                              <w:pStyle w:val="Formatvorlage"/>
                              <w:spacing w:line="360" w:lineRule="auto"/>
                              <w:ind w:left="1418"/>
                            </w:pPr>
                            <w:r>
                              <w:t>er trifft sie leider hier</w:t>
                            </w:r>
                          </w:p>
                          <w:p w:rsidR="001253CB" w:rsidRDefault="001253CB" w:rsidP="001253CB">
                            <w:pPr>
                              <w:pStyle w:val="Formatvorlage"/>
                              <w:spacing w:line="360" w:lineRule="auto"/>
                              <w:ind w:left="1418"/>
                            </w:pPr>
                            <w:r>
                              <w:t xml:space="preserve">sie startete </w:t>
                            </w:r>
                            <w:proofErr w:type="spellStart"/>
                            <w:r>
                              <w:t>zuert</w:t>
                            </w:r>
                            <w:proofErr w:type="spellEnd"/>
                          </w:p>
                          <w:p w:rsidR="001253CB" w:rsidRDefault="001253CB" w:rsidP="001253CB">
                            <w:pPr>
                              <w:pStyle w:val="Formatvorlage"/>
                              <w:spacing w:after="120" w:line="360" w:lineRule="auto"/>
                              <w:ind w:left="1418"/>
                            </w:pPr>
                            <w:r>
                              <w:t>er ruderte geradeaus</w:t>
                            </w:r>
                          </w:p>
                          <w:p w:rsidR="001253CB" w:rsidRDefault="001253CB" w:rsidP="001253CB">
                            <w:pPr>
                              <w:pStyle w:val="Formatvorlage"/>
                              <w:spacing w:line="360" w:lineRule="auto"/>
                              <w:ind w:left="1418"/>
                            </w:pPr>
                            <w:r>
                              <w:t>sie lieferte es kurzfristig</w:t>
                            </w:r>
                          </w:p>
                          <w:p w:rsidR="001253CB" w:rsidRDefault="001253CB" w:rsidP="001253CB">
                            <w:pPr>
                              <w:pStyle w:val="Formatvorlage"/>
                              <w:spacing w:line="360" w:lineRule="auto"/>
                              <w:ind w:left="1418"/>
                            </w:pPr>
                            <w:r>
                              <w:t>es gehört hierher</w:t>
                            </w:r>
                          </w:p>
                          <w:p w:rsidR="001253CB" w:rsidRDefault="001253CB" w:rsidP="001253CB">
                            <w:pPr>
                              <w:pStyle w:val="Formatvorlage"/>
                              <w:spacing w:line="360" w:lineRule="auto"/>
                              <w:ind w:left="1418"/>
                            </w:pPr>
                            <w:r>
                              <w:t>sie ist sehr geizig</w:t>
                            </w:r>
                          </w:p>
                          <w:bookmarkEnd w:id="0"/>
                          <w:p w:rsidR="00A609B3" w:rsidRPr="00205931" w:rsidRDefault="00A609B3" w:rsidP="001253CB">
                            <w:pPr>
                              <w:pStyle w:val="Formatvorlage"/>
                              <w:spacing w:line="480" w:lineRule="auto"/>
                              <w:ind w:left="284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C492C2" id="_x0000_t202" coordsize="21600,21600" o:spt="202" path="m,l,21600r21600,l21600,xe">
                <v:stroke joinstyle="miter"/>
                <v:path gradientshapeok="t" o:connecttype="rect"/>
              </v:shapetype>
              <v:shape id="Textfeld 45" o:spid="_x0000_s1026" type="#_x0000_t202" style="position:absolute;margin-left:24.65pt;margin-top:534.95pt;width:487.5pt;height:229.5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" filled="f" stroked="f" strokeweight=".5pt">
                <v:textbox>
                  <w:txbxContent>
                    <w:p w:rsidR="001253CB" w:rsidRDefault="00A609B3" w:rsidP="001253CB">
                      <w:pPr>
                        <w:spacing w:after="60"/>
                      </w:pPr>
                      <w:bookmarkStart w:id="1" w:name="_GoBack"/>
                      <w:r w:rsidRPr="00147A88">
                        <w:rPr>
                          <w:rFonts w:ascii="Arial Rounded MT Bold" w:hAnsi="Arial Rounded MT Bold"/>
                        </w:rPr>
                        <w:t>Aufgabe</w:t>
                      </w:r>
                      <w:r>
                        <w:rPr>
                          <w:rFonts w:ascii="Arial Rounded MT Bold" w:hAnsi="Arial Rounded MT Bold"/>
                          <w:sz w:val="20"/>
                        </w:rPr>
                        <w:t>:</w:t>
                      </w:r>
                      <w:r w:rsidRPr="00147A88">
                        <w:rPr>
                          <w:rFonts w:ascii="Arial Rounded MT Bold" w:hAnsi="Arial Rounded MT Bold"/>
                          <w:sz w:val="18"/>
                        </w:rPr>
                        <w:t xml:space="preserve">  </w:t>
                      </w:r>
                      <w:r w:rsidR="001253CB">
                        <w:rPr>
                          <w:rFonts w:ascii="Arial Rounded MT Bold" w:hAnsi="Arial Rounded MT Bold"/>
                          <w:sz w:val="18"/>
                        </w:rPr>
                        <w:tab/>
                      </w:r>
                      <w:r w:rsidR="001253CB">
                        <w:t>sie las sehr leise</w:t>
                      </w:r>
                    </w:p>
                    <w:p w:rsidR="001253CB" w:rsidRDefault="001253CB" w:rsidP="001253CB">
                      <w:pPr>
                        <w:pStyle w:val="Formatvorlage"/>
                        <w:spacing w:line="360" w:lineRule="auto"/>
                        <w:ind w:left="1418"/>
                      </w:pPr>
                      <w:r>
                        <w:t>er löste es fast auf</w:t>
                      </w:r>
                    </w:p>
                    <w:p w:rsidR="001253CB" w:rsidRDefault="001253CB" w:rsidP="001253CB">
                      <w:pPr>
                        <w:pStyle w:val="Formatvorlage"/>
                        <w:spacing w:after="100" w:afterAutospacing="1" w:line="360" w:lineRule="auto"/>
                        <w:ind w:left="1418"/>
                      </w:pPr>
                      <w:r>
                        <w:t>sie kaufte dies sehr teuer</w:t>
                      </w:r>
                    </w:p>
                    <w:p w:rsidR="001253CB" w:rsidRDefault="001253CB" w:rsidP="001253CB">
                      <w:pPr>
                        <w:pStyle w:val="Formatvorlage"/>
                        <w:spacing w:line="360" w:lineRule="auto"/>
                        <w:ind w:left="1418"/>
                      </w:pPr>
                      <w:r>
                        <w:t>er trifft sie leider hier</w:t>
                      </w:r>
                    </w:p>
                    <w:p w:rsidR="001253CB" w:rsidRDefault="001253CB" w:rsidP="001253CB">
                      <w:pPr>
                        <w:pStyle w:val="Formatvorlage"/>
                        <w:spacing w:line="360" w:lineRule="auto"/>
                        <w:ind w:left="1418"/>
                      </w:pPr>
                      <w:r>
                        <w:t xml:space="preserve">sie startete </w:t>
                      </w:r>
                      <w:proofErr w:type="spellStart"/>
                      <w:r>
                        <w:t>zuert</w:t>
                      </w:r>
                      <w:proofErr w:type="spellEnd"/>
                    </w:p>
                    <w:p w:rsidR="001253CB" w:rsidRDefault="001253CB" w:rsidP="001253CB">
                      <w:pPr>
                        <w:pStyle w:val="Formatvorlage"/>
                        <w:spacing w:after="120" w:line="360" w:lineRule="auto"/>
                        <w:ind w:left="1418"/>
                      </w:pPr>
                      <w:r>
                        <w:t>er ruderte geradeaus</w:t>
                      </w:r>
                    </w:p>
                    <w:p w:rsidR="001253CB" w:rsidRDefault="001253CB" w:rsidP="001253CB">
                      <w:pPr>
                        <w:pStyle w:val="Formatvorlage"/>
                        <w:spacing w:line="360" w:lineRule="auto"/>
                        <w:ind w:left="1418"/>
                      </w:pPr>
                      <w:r>
                        <w:t>sie lieferte es kurzfristig</w:t>
                      </w:r>
                    </w:p>
                    <w:p w:rsidR="001253CB" w:rsidRDefault="001253CB" w:rsidP="001253CB">
                      <w:pPr>
                        <w:pStyle w:val="Formatvorlage"/>
                        <w:spacing w:line="360" w:lineRule="auto"/>
                        <w:ind w:left="1418"/>
                      </w:pPr>
                      <w:r>
                        <w:t>es gehört hierher</w:t>
                      </w:r>
                    </w:p>
                    <w:p w:rsidR="001253CB" w:rsidRDefault="001253CB" w:rsidP="001253CB">
                      <w:pPr>
                        <w:pStyle w:val="Formatvorlage"/>
                        <w:spacing w:line="360" w:lineRule="auto"/>
                        <w:ind w:left="1418"/>
                      </w:pPr>
                      <w:r>
                        <w:t>sie ist sehr geizig</w:t>
                      </w:r>
                    </w:p>
                    <w:bookmarkEnd w:id="1"/>
                    <w:p w:rsidR="00A609B3" w:rsidRPr="00205931" w:rsidRDefault="00A609B3" w:rsidP="001253CB">
                      <w:pPr>
                        <w:pStyle w:val="Formatvorlage"/>
                        <w:spacing w:line="480" w:lineRule="auto"/>
                        <w:ind w:left="284"/>
                      </w:pPr>
                    </w:p>
                  </w:txbxContent>
                </v:textbox>
              </v:shape>
            </w:pict>
          </mc:Fallback>
        </mc:AlternateContent>
      </w:r>
      <w:r w:rsidR="002C2EF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C3774" wp14:editId="46082B71">
                <wp:simplePos x="0" y="0"/>
                <wp:positionH relativeFrom="column">
                  <wp:posOffset>313267</wp:posOffset>
                </wp:positionH>
                <wp:positionV relativeFrom="paragraph">
                  <wp:posOffset>1689100</wp:posOffset>
                </wp:positionV>
                <wp:extent cx="6191250" cy="2822424"/>
                <wp:effectExtent l="0" t="0" r="0" b="0"/>
                <wp:wrapNone/>
                <wp:docPr id="7" name="Textfeld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1250" cy="282242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C4522" w:rsidRDefault="00A609B3" w:rsidP="002C2EFF">
                            <w:pPr>
                              <w:spacing w:after="60"/>
                            </w:pPr>
                            <w:r w:rsidRPr="00147A88">
                              <w:rPr>
                                <w:rFonts w:ascii="Arial Rounded MT Bold" w:hAnsi="Arial Rounded MT Bold"/>
                              </w:rPr>
                              <w:t>Aufgabe</w:t>
                            </w:r>
                            <w:r>
                              <w:rPr>
                                <w:rFonts w:ascii="Arial Rounded MT Bold" w:hAnsi="Arial Rounded MT Bold"/>
                                <w:sz w:val="20"/>
                              </w:rPr>
                              <w:t>:</w:t>
                            </w:r>
                            <w:r w:rsidRPr="00147A88">
                              <w:rPr>
                                <w:rFonts w:ascii="Arial Rounded MT Bold" w:hAnsi="Arial Rounded MT Bold"/>
                                <w:sz w:val="18"/>
                              </w:rPr>
                              <w:t xml:space="preserve">  </w:t>
                            </w:r>
                            <w:r w:rsidR="002C2EFF">
                              <w:rPr>
                                <w:rFonts w:ascii="Arial Rounded MT Bold" w:hAnsi="Arial Rounded MT Bold"/>
                                <w:sz w:val="18"/>
                              </w:rPr>
                              <w:tab/>
                            </w:r>
                          </w:p>
                          <w:p w:rsidR="001253CB" w:rsidRDefault="001253CB" w:rsidP="001253CB">
                            <w:pPr>
                              <w:spacing w:after="60"/>
                              <w:ind w:left="1418"/>
                            </w:pPr>
                            <w:r>
                              <w:t xml:space="preserve">kaufe </w:t>
                            </w:r>
                            <w:proofErr w:type="spellStart"/>
                            <w:r>
                              <w:t>kaufe</w:t>
                            </w:r>
                            <w:proofErr w:type="spellEnd"/>
                            <w:r>
                              <w:t xml:space="preserve"> laufe </w:t>
                            </w:r>
                            <w:proofErr w:type="spellStart"/>
                            <w:r>
                              <w:t>laufe</w:t>
                            </w:r>
                            <w:proofErr w:type="spellEnd"/>
                            <w:r>
                              <w:t xml:space="preserve"> hier </w:t>
                            </w:r>
                            <w:proofErr w:type="spellStart"/>
                            <w:r>
                              <w:t>hier</w:t>
                            </w:r>
                            <w:proofErr w:type="spellEnd"/>
                          </w:p>
                          <w:p w:rsidR="001253CB" w:rsidRDefault="001253CB" w:rsidP="001253CB">
                            <w:pPr>
                              <w:pStyle w:val="Formatvorlage"/>
                              <w:spacing w:line="360" w:lineRule="auto"/>
                              <w:ind w:left="1418"/>
                            </w:pPr>
                            <w:r>
                              <w:t xml:space="preserve">sehe </w:t>
                            </w:r>
                            <w:proofErr w:type="spellStart"/>
                            <w:r>
                              <w:t>sehe</w:t>
                            </w:r>
                            <w:proofErr w:type="spellEnd"/>
                            <w:r>
                              <w:t xml:space="preserve"> gehe </w:t>
                            </w:r>
                            <w:proofErr w:type="spellStart"/>
                            <w:r>
                              <w:t>gehe</w:t>
                            </w:r>
                            <w:proofErr w:type="spellEnd"/>
                            <w:r>
                              <w:t xml:space="preserve"> fliege </w:t>
                            </w:r>
                            <w:proofErr w:type="spellStart"/>
                            <w:r>
                              <w:t>fliege</w:t>
                            </w:r>
                            <w:proofErr w:type="spellEnd"/>
                          </w:p>
                          <w:p w:rsidR="001253CB" w:rsidRDefault="001253CB" w:rsidP="001253CB">
                            <w:pPr>
                              <w:pStyle w:val="Formatvorlage"/>
                              <w:spacing w:line="360" w:lineRule="auto"/>
                              <w:ind w:left="1418"/>
                            </w:pPr>
                          </w:p>
                          <w:p w:rsidR="001253CB" w:rsidRDefault="001253CB" w:rsidP="001253CB">
                            <w:pPr>
                              <w:pStyle w:val="Formatvorlage"/>
                              <w:spacing w:line="360" w:lineRule="auto"/>
                              <w:ind w:left="1418"/>
                            </w:pPr>
                            <w:r>
                              <w:t>sie war heute da</w:t>
                            </w:r>
                          </w:p>
                          <w:p w:rsidR="001253CB" w:rsidRDefault="001253CB" w:rsidP="001253CB">
                            <w:pPr>
                              <w:pStyle w:val="Formatvorlage"/>
                              <w:spacing w:line="360" w:lineRule="auto"/>
                              <w:ind w:left="1418"/>
                            </w:pPr>
                            <w:r>
                              <w:t xml:space="preserve">heute spielte er </w:t>
                            </w:r>
                            <w:proofErr w:type="spellStart"/>
                            <w:r>
                              <w:t>supergut</w:t>
                            </w:r>
                            <w:proofErr w:type="spellEnd"/>
                          </w:p>
                          <w:p w:rsidR="001253CB" w:rsidRDefault="001253CB" w:rsidP="001253CB">
                            <w:pPr>
                              <w:pStyle w:val="Formatvorlage"/>
                              <w:spacing w:line="360" w:lineRule="auto"/>
                              <w:ind w:left="1418"/>
                            </w:pPr>
                            <w:r>
                              <w:t>sie stolperte öfter</w:t>
                            </w:r>
                          </w:p>
                          <w:p w:rsidR="001253CB" w:rsidRDefault="001253CB" w:rsidP="001253CB">
                            <w:pPr>
                              <w:pStyle w:val="Formatvorlage"/>
                              <w:spacing w:line="360" w:lineRule="auto"/>
                              <w:ind w:left="1418"/>
                            </w:pPr>
                          </w:p>
                          <w:p w:rsidR="001253CB" w:rsidRDefault="001253CB" w:rsidP="001253CB">
                            <w:pPr>
                              <w:pStyle w:val="Formatvorlage"/>
                              <w:spacing w:line="360" w:lineRule="auto"/>
                              <w:ind w:left="1418"/>
                            </w:pPr>
                            <w:r>
                              <w:t>er wartete kurz auf sie</w:t>
                            </w:r>
                          </w:p>
                          <w:p w:rsidR="001253CB" w:rsidRDefault="001253CB" w:rsidP="001253CB">
                            <w:pPr>
                              <w:pStyle w:val="Formatvorlage"/>
                              <w:spacing w:line="360" w:lineRule="auto"/>
                              <w:ind w:left="1418"/>
                            </w:pPr>
                            <w:r>
                              <w:t>es hagelte heftig</w:t>
                            </w:r>
                          </w:p>
                          <w:p w:rsidR="001253CB" w:rsidRDefault="001253CB" w:rsidP="001253CB">
                            <w:pPr>
                              <w:pStyle w:val="Formatvorlage"/>
                              <w:spacing w:line="360" w:lineRule="auto"/>
                              <w:ind w:left="1418"/>
                            </w:pPr>
                            <w:r>
                              <w:t>sie ist erst zwölf</w:t>
                            </w:r>
                          </w:p>
                          <w:p w:rsidR="002C2EFF" w:rsidRDefault="002C2EFF" w:rsidP="004C4522">
                            <w:pPr>
                              <w:pStyle w:val="Formatvorlage"/>
                              <w:spacing w:line="360" w:lineRule="auto"/>
                              <w:ind w:left="1418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9C3774" id="Textfeld 12" o:spid="_x0000_s1027" type="#_x0000_t202" style="position:absolute;margin-left:24.65pt;margin-top:133pt;width:487.5pt;height:222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" filled="f" stroked="f" strokeweight=".5pt">
                <v:textbox>
                  <w:txbxContent>
                    <w:p w:rsidR="004C4522" w:rsidRDefault="00A609B3" w:rsidP="002C2EFF">
                      <w:pPr>
                        <w:spacing w:after="60"/>
                      </w:pPr>
                      <w:r w:rsidRPr="00147A88">
                        <w:rPr>
                          <w:rFonts w:ascii="Arial Rounded MT Bold" w:hAnsi="Arial Rounded MT Bold"/>
                        </w:rPr>
                        <w:t>Aufgabe</w:t>
                      </w:r>
                      <w:r>
                        <w:rPr>
                          <w:rFonts w:ascii="Arial Rounded MT Bold" w:hAnsi="Arial Rounded MT Bold"/>
                          <w:sz w:val="20"/>
                        </w:rPr>
                        <w:t>:</w:t>
                      </w:r>
                      <w:r w:rsidRPr="00147A88">
                        <w:rPr>
                          <w:rFonts w:ascii="Arial Rounded MT Bold" w:hAnsi="Arial Rounded MT Bold"/>
                          <w:sz w:val="18"/>
                        </w:rPr>
                        <w:t xml:space="preserve">  </w:t>
                      </w:r>
                      <w:r w:rsidR="002C2EFF">
                        <w:rPr>
                          <w:rFonts w:ascii="Arial Rounded MT Bold" w:hAnsi="Arial Rounded MT Bold"/>
                          <w:sz w:val="18"/>
                        </w:rPr>
                        <w:tab/>
                      </w:r>
                    </w:p>
                    <w:p w:rsidR="001253CB" w:rsidRDefault="001253CB" w:rsidP="001253CB">
                      <w:pPr>
                        <w:spacing w:after="60"/>
                        <w:ind w:left="1418"/>
                      </w:pPr>
                      <w:r>
                        <w:t xml:space="preserve">kaufe </w:t>
                      </w:r>
                      <w:proofErr w:type="spellStart"/>
                      <w:r>
                        <w:t>kaufe</w:t>
                      </w:r>
                      <w:proofErr w:type="spellEnd"/>
                      <w:r>
                        <w:t xml:space="preserve"> laufe </w:t>
                      </w:r>
                      <w:proofErr w:type="spellStart"/>
                      <w:r>
                        <w:t>laufe</w:t>
                      </w:r>
                      <w:proofErr w:type="spellEnd"/>
                      <w:r>
                        <w:t xml:space="preserve"> hier </w:t>
                      </w:r>
                      <w:proofErr w:type="spellStart"/>
                      <w:r>
                        <w:t>hier</w:t>
                      </w:r>
                      <w:proofErr w:type="spellEnd"/>
                    </w:p>
                    <w:p w:rsidR="001253CB" w:rsidRDefault="001253CB" w:rsidP="001253CB">
                      <w:pPr>
                        <w:pStyle w:val="Formatvorlage"/>
                        <w:spacing w:line="360" w:lineRule="auto"/>
                        <w:ind w:left="1418"/>
                      </w:pPr>
                      <w:r>
                        <w:t xml:space="preserve">sehe </w:t>
                      </w:r>
                      <w:proofErr w:type="spellStart"/>
                      <w:r>
                        <w:t>sehe</w:t>
                      </w:r>
                      <w:proofErr w:type="spellEnd"/>
                      <w:r>
                        <w:t xml:space="preserve"> gehe </w:t>
                      </w:r>
                      <w:proofErr w:type="spellStart"/>
                      <w:r>
                        <w:t>gehe</w:t>
                      </w:r>
                      <w:proofErr w:type="spellEnd"/>
                      <w:r>
                        <w:t xml:space="preserve"> fliege </w:t>
                      </w:r>
                      <w:proofErr w:type="spellStart"/>
                      <w:r>
                        <w:t>fliege</w:t>
                      </w:r>
                      <w:proofErr w:type="spellEnd"/>
                    </w:p>
                    <w:p w:rsidR="001253CB" w:rsidRDefault="001253CB" w:rsidP="001253CB">
                      <w:pPr>
                        <w:pStyle w:val="Formatvorlage"/>
                        <w:spacing w:line="360" w:lineRule="auto"/>
                        <w:ind w:left="1418"/>
                      </w:pPr>
                    </w:p>
                    <w:p w:rsidR="001253CB" w:rsidRDefault="001253CB" w:rsidP="001253CB">
                      <w:pPr>
                        <w:pStyle w:val="Formatvorlage"/>
                        <w:spacing w:line="360" w:lineRule="auto"/>
                        <w:ind w:left="1418"/>
                      </w:pPr>
                      <w:r>
                        <w:t>sie war heute da</w:t>
                      </w:r>
                    </w:p>
                    <w:p w:rsidR="001253CB" w:rsidRDefault="001253CB" w:rsidP="001253CB">
                      <w:pPr>
                        <w:pStyle w:val="Formatvorlage"/>
                        <w:spacing w:line="360" w:lineRule="auto"/>
                        <w:ind w:left="1418"/>
                      </w:pPr>
                      <w:r>
                        <w:t xml:space="preserve">heute spielte er </w:t>
                      </w:r>
                      <w:proofErr w:type="spellStart"/>
                      <w:r>
                        <w:t>supergut</w:t>
                      </w:r>
                      <w:proofErr w:type="spellEnd"/>
                    </w:p>
                    <w:p w:rsidR="001253CB" w:rsidRDefault="001253CB" w:rsidP="001253CB">
                      <w:pPr>
                        <w:pStyle w:val="Formatvorlage"/>
                        <w:spacing w:line="360" w:lineRule="auto"/>
                        <w:ind w:left="1418"/>
                      </w:pPr>
                      <w:r>
                        <w:t>sie stolperte öfter</w:t>
                      </w:r>
                    </w:p>
                    <w:p w:rsidR="001253CB" w:rsidRDefault="001253CB" w:rsidP="001253CB">
                      <w:pPr>
                        <w:pStyle w:val="Formatvorlage"/>
                        <w:spacing w:line="360" w:lineRule="auto"/>
                        <w:ind w:left="1418"/>
                      </w:pPr>
                    </w:p>
                    <w:p w:rsidR="001253CB" w:rsidRDefault="001253CB" w:rsidP="001253CB">
                      <w:pPr>
                        <w:pStyle w:val="Formatvorlage"/>
                        <w:spacing w:line="360" w:lineRule="auto"/>
                        <w:ind w:left="1418"/>
                      </w:pPr>
                      <w:r>
                        <w:t>er wartete kurz auf sie</w:t>
                      </w:r>
                    </w:p>
                    <w:p w:rsidR="001253CB" w:rsidRDefault="001253CB" w:rsidP="001253CB">
                      <w:pPr>
                        <w:pStyle w:val="Formatvorlage"/>
                        <w:spacing w:line="360" w:lineRule="auto"/>
                        <w:ind w:left="1418"/>
                      </w:pPr>
                      <w:r>
                        <w:t>es hagelte heftig</w:t>
                      </w:r>
                    </w:p>
                    <w:p w:rsidR="001253CB" w:rsidRDefault="001253CB" w:rsidP="001253CB">
                      <w:pPr>
                        <w:pStyle w:val="Formatvorlage"/>
                        <w:spacing w:line="360" w:lineRule="auto"/>
                        <w:ind w:left="1418"/>
                      </w:pPr>
                      <w:r>
                        <w:t>sie ist erst zwölf</w:t>
                      </w:r>
                    </w:p>
                    <w:p w:rsidR="002C2EFF" w:rsidRDefault="002C2EFF" w:rsidP="004C4522">
                      <w:pPr>
                        <w:pStyle w:val="Formatvorlage"/>
                        <w:spacing w:line="360" w:lineRule="auto"/>
                        <w:ind w:left="1418"/>
                      </w:pPr>
                    </w:p>
                  </w:txbxContent>
                </v:textbox>
              </v:shape>
            </w:pict>
          </mc:Fallback>
        </mc:AlternateContent>
      </w:r>
    </w:p>
    <w:sectPr w:rsidR="00B31BC7" w:rsidSect="00064856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0AA4" w:rsidRDefault="00710AA4" w:rsidP="00A609B3">
      <w:pPr>
        <w:spacing w:after="0" w:line="240" w:lineRule="auto"/>
      </w:pPr>
      <w:r>
        <w:separator/>
      </w:r>
    </w:p>
  </w:endnote>
  <w:endnote w:type="continuationSeparator" w:id="0">
    <w:p w:rsidR="00710AA4" w:rsidRDefault="00710AA4" w:rsidP="00A60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0AA4" w:rsidRDefault="00710AA4" w:rsidP="00A609B3">
      <w:pPr>
        <w:spacing w:after="0" w:line="240" w:lineRule="auto"/>
      </w:pPr>
      <w:r>
        <w:separator/>
      </w:r>
    </w:p>
  </w:footnote>
  <w:footnote w:type="continuationSeparator" w:id="0">
    <w:p w:rsidR="00710AA4" w:rsidRDefault="00710AA4" w:rsidP="00A609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9B3" w:rsidRDefault="00A609B3">
    <w:pPr>
      <w:pStyle w:val="Kopfzeile"/>
    </w:pPr>
    <w:r>
      <w:rPr>
        <w:noProof/>
        <w:lang w:eastAsia="de-DE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A7E9846" wp14:editId="75A4897F">
              <wp:simplePos x="0" y="0"/>
              <wp:positionH relativeFrom="column">
                <wp:posOffset>152400</wp:posOffset>
              </wp:positionH>
              <wp:positionV relativeFrom="paragraph">
                <wp:posOffset>111529</wp:posOffset>
              </wp:positionV>
              <wp:extent cx="6479675" cy="9684500"/>
              <wp:effectExtent l="0" t="0" r="16510" b="0"/>
              <wp:wrapNone/>
              <wp:docPr id="49" name="Gruppieren 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79675" cy="9684500"/>
                        <a:chOff x="0" y="0"/>
                        <a:chExt cx="6479675" cy="9684500"/>
                      </a:xfrm>
                    </wpg:grpSpPr>
                    <wpg:grpSp>
                      <wpg:cNvPr id="32" name="Gruppieren 32"/>
                      <wpg:cNvGrpSpPr/>
                      <wpg:grpSpPr>
                        <a:xfrm>
                          <a:off x="0" y="0"/>
                          <a:ext cx="6479675" cy="4701020"/>
                          <a:chOff x="0" y="0"/>
                          <a:chExt cx="6479675" cy="4701020"/>
                        </a:xfrm>
                      </wpg:grpSpPr>
                      <wpg:grpSp>
                        <wpg:cNvPr id="13" name="Gruppieren 13"/>
                        <wpg:cNvGrpSpPr/>
                        <wpg:grpSpPr>
                          <a:xfrm>
                            <a:off x="0" y="0"/>
                            <a:ext cx="6479675" cy="4679950"/>
                            <a:chOff x="0" y="0"/>
                            <a:chExt cx="6480000" cy="4680000"/>
                          </a:xfrm>
                        </wpg:grpSpPr>
                        <wpg:grpSp>
                          <wpg:cNvPr id="8" name="Gruppieren 8"/>
                          <wpg:cNvGrpSpPr/>
                          <wpg:grpSpPr>
                            <a:xfrm>
                              <a:off x="0" y="0"/>
                              <a:ext cx="6480000" cy="4680000"/>
                              <a:chOff x="0" y="0"/>
                              <a:chExt cx="6480000" cy="4680000"/>
                            </a:xfrm>
                          </wpg:grpSpPr>
                          <wps:wsp>
                            <wps:cNvPr id="1" name="Rechteck: abgerundete Ecken 1"/>
                            <wps:cNvSpPr/>
                            <wps:spPr>
                              <a:xfrm>
                                <a:off x="0" y="0"/>
                                <a:ext cx="6480000" cy="4680000"/>
                              </a:xfrm>
                              <a:prstGeom prst="roundRect">
                                <a:avLst>
                                  <a:gd name="adj" fmla="val 2717"/>
                                </a:avLst>
                              </a:prstGeom>
                              <a:solidFill>
                                <a:srgbClr val="C00000"/>
                              </a:solidFill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" name="Rechteck: abgerundete Ecken 2"/>
                            <wps:cNvSpPr/>
                            <wps:spPr>
                              <a:xfrm>
                                <a:off x="152400" y="110836"/>
                                <a:ext cx="899795" cy="899795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" name="Rechteck: abgerundete Ecken 3"/>
                            <wps:cNvSpPr/>
                            <wps:spPr>
                              <a:xfrm>
                                <a:off x="5444836" y="110836"/>
                                <a:ext cx="900000" cy="900000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Rechteck: abgerundete Ecken 4"/>
                            <wps:cNvSpPr/>
                            <wps:spPr>
                              <a:xfrm>
                                <a:off x="1149927" y="110836"/>
                                <a:ext cx="4197928" cy="899795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" name="Rechteck: abgerundete Ecken 5"/>
                            <wps:cNvSpPr/>
                            <wps:spPr>
                              <a:xfrm>
                                <a:off x="152400" y="1115291"/>
                                <a:ext cx="6192000" cy="3456000"/>
                              </a:xfrm>
                              <a:prstGeom prst="roundRect">
                                <a:avLst>
                                  <a:gd name="adj" fmla="val 4541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31" name="Grafik 31" descr="login icon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3044" y="161925"/>
                              <a:ext cx="770255" cy="7702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9" name="Textfeld 9"/>
                          <wps:cNvSpPr txBox="1"/>
                          <wps:spPr>
                            <a:xfrm>
                              <a:off x="5450198" y="114300"/>
                              <a:ext cx="899720" cy="899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147A88" w:rsidRDefault="00A609B3" w:rsidP="00A609B3">
                                <w:pPr>
                                  <w:spacing w:after="0"/>
                                  <w:jc w:val="center"/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</w:pPr>
                                <w:proofErr w:type="spellStart"/>
                                <w:r w:rsidRPr="00147A88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S</w:t>
                                </w:r>
                                <w:r w:rsidR="00EF4BC5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t</w:t>
                                </w:r>
                                <w:r w:rsidRPr="00147A88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B</w:t>
                                </w:r>
                                <w:proofErr w:type="spellEnd"/>
                                <w:r w:rsidRPr="00147A88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 xml:space="preserve"> </w:t>
                                </w:r>
                                <w:r w:rsidR="002C2EFF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1</w:t>
                                </w:r>
                                <w:r w:rsidR="001253CB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Textfeld 10"/>
                          <wps:cNvSpPr txBox="1"/>
                          <wps:spPr>
                            <a:xfrm>
                              <a:off x="1152525" y="114300"/>
                              <a:ext cx="4194950" cy="899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147A88" w:rsidRDefault="00E97ACA" w:rsidP="00A609B3">
                                <w:pPr>
                                  <w:spacing w:after="0"/>
                                  <w:jc w:val="center"/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</w:pPr>
                                <w:r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 xml:space="preserve">Oberreihe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" name="Textfeld 11"/>
                          <wps:cNvSpPr txBox="1"/>
                          <wps:spPr>
                            <a:xfrm>
                              <a:off x="152394" y="1114400"/>
                              <a:ext cx="6191985" cy="61051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147A88" w:rsidRDefault="00A609B3" w:rsidP="00A609B3">
                                <w:pPr>
                                  <w:spacing w:after="0"/>
                                  <w:rPr>
                                    <w:sz w:val="20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Einstellungen</w:t>
                                </w:r>
                                <w:r w:rsidRPr="00147A88">
                                  <w:rPr>
                                    <w:rFonts w:ascii="Arial Rounded MT Bold" w:hAnsi="Arial Rounded MT Bold"/>
                                    <w:sz w:val="18"/>
                                  </w:rPr>
                                  <w:t xml:space="preserve">: 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>Schriftart:</w:t>
                                </w:r>
                                <w:r w:rsidRPr="00147A88">
                                  <w:rPr>
                                    <w:sz w:val="16"/>
                                  </w:rPr>
                                  <w:t xml:space="preserve">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 xml:space="preserve">Courier New 12 </w:t>
                                </w:r>
                              </w:p>
                              <w:p w:rsidR="00A609B3" w:rsidRPr="00147A88" w:rsidRDefault="00A609B3" w:rsidP="00A609B3">
                                <w:pPr>
                                  <w:tabs>
                                    <w:tab w:val="left" w:pos="1418"/>
                                  </w:tabs>
                                  <w:spacing w:after="0"/>
                                  <w:rPr>
                                    <w:sz w:val="20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Vorbereitung</w:t>
                                </w:r>
                                <w:r>
                                  <w:rPr>
                                    <w:sz w:val="20"/>
                                  </w:rPr>
                                  <w:t xml:space="preserve">: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>Fußzeile beschriften mit Name, Klasse, Datum</w:t>
                                </w:r>
                              </w:p>
                              <w:p w:rsidR="00A609B3" w:rsidRPr="00147A88" w:rsidRDefault="00A609B3" w:rsidP="00A609B3">
                                <w:pPr>
                                  <w:spacing w:after="0"/>
                                  <w:rPr>
                                    <w:sz w:val="22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Speichern unter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 xml:space="preserve">: </w:t>
                                </w:r>
                                <w:r w:rsidRPr="00147A88">
                                  <w:rPr>
                                    <w:sz w:val="22"/>
                                  </w:rPr>
                                  <w:t>Dein Laufwerk → Ordner „Tastschreiben-Übung“</w:t>
                                </w:r>
                              </w:p>
                              <w:p w:rsidR="00A609B3" w:rsidRPr="00147A88" w:rsidRDefault="00A609B3" w:rsidP="00A609B3">
                                <w:pPr>
                                  <w:spacing w:after="0"/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7" name="Gruppieren 27"/>
                        <wpg:cNvGrpSpPr/>
                        <wpg:grpSpPr>
                          <a:xfrm>
                            <a:off x="4426527" y="4558145"/>
                            <a:ext cx="1778000" cy="142875"/>
                            <a:chOff x="0" y="0"/>
                            <a:chExt cx="1778000" cy="142875"/>
                          </a:xfrm>
                        </wpg:grpSpPr>
                        <pic:pic xmlns:pic="http://schemas.openxmlformats.org/drawingml/2006/picture">
                          <pic:nvPicPr>
                            <pic:cNvPr id="6" name="Grafik 6" descr="C:\Users\Birgit\AppData\Local\Microsoft\Windows\INetCacheContent.Word\Kompakt.pn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16000" y="0"/>
                              <a:ext cx="762000" cy="142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26" name="Textfeld 26"/>
                          <wps:cNvSpPr txBox="1"/>
                          <wps:spPr>
                            <a:xfrm>
                              <a:off x="0" y="16933"/>
                              <a:ext cx="1075055" cy="1047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A609B3" w:rsidRDefault="00A609B3" w:rsidP="00A609B3">
                                <w:pPr>
                                  <w:spacing w:after="0"/>
                                  <w:rPr>
                                    <w:rFonts w:ascii="Arial Rounded MT Bold" w:hAnsi="Arial Rounded MT Bold"/>
                                    <w:color w:val="E7E6E6" w:themeColor="background2"/>
                                    <w:sz w:val="16"/>
                                    <w:szCs w:val="10"/>
                                  </w:rPr>
                                </w:pPr>
                                <w:r w:rsidRPr="00A609B3">
                                  <w:rPr>
                                    <w:rFonts w:ascii="Arial Rounded MT Bold" w:hAnsi="Arial Rounded MT Bold"/>
                                    <w:color w:val="E7E6E6" w:themeColor="background2"/>
                                    <w:sz w:val="16"/>
                                    <w:szCs w:val="10"/>
                                  </w:rPr>
                                  <w:t>Fachlehrerseite.de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grpSp>
                    <wpg:grpSp>
                      <wpg:cNvPr id="33" name="Gruppieren 33"/>
                      <wpg:cNvGrpSpPr/>
                      <wpg:grpSpPr>
                        <a:xfrm>
                          <a:off x="0" y="4983480"/>
                          <a:ext cx="6479675" cy="4701020"/>
                          <a:chOff x="0" y="0"/>
                          <a:chExt cx="6479675" cy="4701020"/>
                        </a:xfrm>
                      </wpg:grpSpPr>
                      <wpg:grpSp>
                        <wpg:cNvPr id="34" name="Gruppieren 34"/>
                        <wpg:cNvGrpSpPr/>
                        <wpg:grpSpPr>
                          <a:xfrm>
                            <a:off x="0" y="0"/>
                            <a:ext cx="6479675" cy="4679950"/>
                            <a:chOff x="0" y="0"/>
                            <a:chExt cx="6480000" cy="4680000"/>
                          </a:xfrm>
                        </wpg:grpSpPr>
                        <wpg:grpSp>
                          <wpg:cNvPr id="35" name="Gruppieren 35"/>
                          <wpg:cNvGrpSpPr/>
                          <wpg:grpSpPr>
                            <a:xfrm>
                              <a:off x="0" y="0"/>
                              <a:ext cx="6480000" cy="4680000"/>
                              <a:chOff x="0" y="0"/>
                              <a:chExt cx="6480000" cy="4680000"/>
                            </a:xfrm>
                          </wpg:grpSpPr>
                          <wps:wsp>
                            <wps:cNvPr id="36" name="Rechteck: abgerundete Ecken 36"/>
                            <wps:cNvSpPr/>
                            <wps:spPr>
                              <a:xfrm>
                                <a:off x="0" y="0"/>
                                <a:ext cx="6480000" cy="4680000"/>
                              </a:xfrm>
                              <a:prstGeom prst="roundRect">
                                <a:avLst>
                                  <a:gd name="adj" fmla="val 2717"/>
                                </a:avLst>
                              </a:prstGeom>
                              <a:solidFill>
                                <a:srgbClr val="C00000"/>
                              </a:solidFill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7" name="Rechteck: abgerundete Ecken 37"/>
                            <wps:cNvSpPr/>
                            <wps:spPr>
                              <a:xfrm>
                                <a:off x="152400" y="110836"/>
                                <a:ext cx="899795" cy="899795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8" name="Rechteck: abgerundete Ecken 38"/>
                            <wps:cNvSpPr/>
                            <wps:spPr>
                              <a:xfrm>
                                <a:off x="5444836" y="110836"/>
                                <a:ext cx="900000" cy="900000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9" name="Rechteck: abgerundete Ecken 39"/>
                            <wps:cNvSpPr/>
                            <wps:spPr>
                              <a:xfrm>
                                <a:off x="1149927" y="110836"/>
                                <a:ext cx="4197928" cy="899795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0" name="Rechteck: abgerundete Ecken 40"/>
                            <wps:cNvSpPr/>
                            <wps:spPr>
                              <a:xfrm>
                                <a:off x="152400" y="1115291"/>
                                <a:ext cx="6192000" cy="3456000"/>
                              </a:xfrm>
                              <a:prstGeom prst="roundRect">
                                <a:avLst>
                                  <a:gd name="adj" fmla="val 4541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41" name="Grafik 41" descr="login icon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3044" y="161925"/>
                              <a:ext cx="770255" cy="7702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42" name="Textfeld 42"/>
                          <wps:cNvSpPr txBox="1"/>
                          <wps:spPr>
                            <a:xfrm>
                              <a:off x="5450198" y="114300"/>
                              <a:ext cx="899720" cy="899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147A88" w:rsidRDefault="00A609B3" w:rsidP="00A609B3">
                                <w:pPr>
                                  <w:spacing w:after="0"/>
                                  <w:jc w:val="center"/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</w:pPr>
                                <w:proofErr w:type="spellStart"/>
                                <w:r w:rsidRPr="00147A88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S</w:t>
                                </w:r>
                                <w:r w:rsidR="00EF4BC5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t</w:t>
                                </w:r>
                                <w:r w:rsidRPr="00147A88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B</w:t>
                                </w:r>
                                <w:proofErr w:type="spellEnd"/>
                                <w:r w:rsidRPr="00147A88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 xml:space="preserve"> </w:t>
                                </w:r>
                                <w:r w:rsidR="00E97ACA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1</w:t>
                                </w:r>
                                <w:r w:rsidR="001253CB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" name="Textfeld 43"/>
                          <wps:cNvSpPr txBox="1"/>
                          <wps:spPr>
                            <a:xfrm>
                              <a:off x="1152525" y="114300"/>
                              <a:ext cx="4194950" cy="899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147A88" w:rsidRDefault="00E97ACA" w:rsidP="00E97ACA">
                                <w:pPr>
                                  <w:spacing w:after="0"/>
                                  <w:jc w:val="center"/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</w:pPr>
                                <w:r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 xml:space="preserve">Oberreihe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" name="Textfeld 44"/>
                          <wps:cNvSpPr txBox="1"/>
                          <wps:spPr>
                            <a:xfrm>
                              <a:off x="152394" y="1114281"/>
                              <a:ext cx="6191985" cy="66320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147A88" w:rsidRDefault="00A609B3" w:rsidP="00A609B3">
                                <w:pPr>
                                  <w:spacing w:after="0"/>
                                  <w:rPr>
                                    <w:sz w:val="20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Einstellungen</w:t>
                                </w:r>
                                <w:r w:rsidRPr="00147A88">
                                  <w:rPr>
                                    <w:rFonts w:ascii="Arial Rounded MT Bold" w:hAnsi="Arial Rounded MT Bold"/>
                                    <w:sz w:val="18"/>
                                  </w:rPr>
                                  <w:t xml:space="preserve">: 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>Schriftart:</w:t>
                                </w:r>
                                <w:r w:rsidRPr="00147A88">
                                  <w:rPr>
                                    <w:sz w:val="16"/>
                                  </w:rPr>
                                  <w:t xml:space="preserve">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 xml:space="preserve">Courier New 12 </w:t>
                                </w:r>
                              </w:p>
                              <w:p w:rsidR="00A609B3" w:rsidRPr="00147A88" w:rsidRDefault="00A609B3" w:rsidP="00A609B3">
                                <w:pPr>
                                  <w:tabs>
                                    <w:tab w:val="left" w:pos="1418"/>
                                  </w:tabs>
                                  <w:spacing w:after="0"/>
                                  <w:rPr>
                                    <w:sz w:val="20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Vorbereitung</w:t>
                                </w:r>
                                <w:r>
                                  <w:rPr>
                                    <w:sz w:val="20"/>
                                  </w:rPr>
                                  <w:t xml:space="preserve">: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>Fußzeile beschriften mit Name, Klasse, Datum</w:t>
                                </w:r>
                              </w:p>
                              <w:p w:rsidR="00A609B3" w:rsidRPr="00147A88" w:rsidRDefault="00A609B3" w:rsidP="00A609B3">
                                <w:pPr>
                                  <w:spacing w:after="0"/>
                                  <w:rPr>
                                    <w:sz w:val="22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Speichern unter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 xml:space="preserve">: </w:t>
                                </w:r>
                                <w:r w:rsidRPr="00147A88">
                                  <w:rPr>
                                    <w:sz w:val="22"/>
                                  </w:rPr>
                                  <w:t>Dein Laufwerk → Ordner „Tastschreiben-Übung“</w:t>
                                </w:r>
                              </w:p>
                              <w:p w:rsidR="00A609B3" w:rsidRPr="00147A88" w:rsidRDefault="00A609B3" w:rsidP="00A609B3">
                                <w:pPr>
                                  <w:spacing w:after="0"/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46" name="Gruppieren 46"/>
                        <wpg:cNvGrpSpPr/>
                        <wpg:grpSpPr>
                          <a:xfrm>
                            <a:off x="4426527" y="4558145"/>
                            <a:ext cx="1778000" cy="142875"/>
                            <a:chOff x="0" y="0"/>
                            <a:chExt cx="1778000" cy="142875"/>
                          </a:xfrm>
                        </wpg:grpSpPr>
                        <pic:pic xmlns:pic="http://schemas.openxmlformats.org/drawingml/2006/picture">
                          <pic:nvPicPr>
                            <pic:cNvPr id="47" name="Grafik 47" descr="C:\Users\Birgit\AppData\Local\Microsoft\Windows\INetCacheContent.Word\Kompakt.pn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16000" y="0"/>
                              <a:ext cx="762000" cy="142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48" name="Textfeld 48"/>
                          <wps:cNvSpPr txBox="1"/>
                          <wps:spPr>
                            <a:xfrm>
                              <a:off x="0" y="16933"/>
                              <a:ext cx="1075055" cy="1047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A609B3" w:rsidRDefault="00A609B3" w:rsidP="00A609B3">
                                <w:pPr>
                                  <w:spacing w:after="0"/>
                                  <w:rPr>
                                    <w:rFonts w:ascii="Arial Rounded MT Bold" w:hAnsi="Arial Rounded MT Bold"/>
                                    <w:color w:val="E7E6E6" w:themeColor="background2"/>
                                    <w:sz w:val="16"/>
                                    <w:szCs w:val="10"/>
                                  </w:rPr>
                                </w:pPr>
                                <w:r w:rsidRPr="00A609B3">
                                  <w:rPr>
                                    <w:rFonts w:ascii="Arial Rounded MT Bold" w:hAnsi="Arial Rounded MT Bold"/>
                                    <w:color w:val="E7E6E6" w:themeColor="background2"/>
                                    <w:sz w:val="16"/>
                                    <w:szCs w:val="10"/>
                                  </w:rPr>
                                  <w:t>Fachlehrerseite.de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grpSp>
                  </wpg:wgp>
                </a:graphicData>
              </a:graphic>
            </wp:anchor>
          </w:drawing>
        </mc:Choice>
        <mc:Fallback>
          <w:pict>
            <v:group w14:anchorId="4A7E9846" id="Gruppieren 49" o:spid="_x0000_s1028" style="position:absolute;margin-left:12pt;margin-top:8.8pt;width:510.2pt;height:762.55pt;z-index:251659264" coordsize="64796,9684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">
              <v:group id="Gruppieren 32" o:spid="_x0000_s1029" style="position:absolute;width:64796;height:47010" coordsize="64796,47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<v:group id="Gruppieren 13" o:spid="_x0000_s1030" style="position:absolute;width:64796;height:46799" coordsize="64800,46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uppieren 8" o:spid="_x0000_s1031" style="position:absolute;width:64800;height:46800" coordsize="64800,46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<v:roundrect id="Rechteck: abgerundete Ecken 1" o:spid="_x0000_s1032" style="position:absolute;width:64800;height:46800;visibility:visible;mso-wrap-style:square;v-text-anchor:middle" arcsize="1781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" fillcolor="#c00000" strokecolor="#c00000" strokeweight="1pt">
                      <v:stroke joinstyle="miter"/>
                    </v:roundrect>
                    <v:roundrect id="Rechteck: abgerundete Ecken 2" o:spid="_x0000_s1033" style="position:absolute;left:1524;top:1108;width:8997;height:8998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" fillcolor="white [3201]" strokecolor="white [3212]" strokeweight="1pt">
                      <v:stroke joinstyle="miter"/>
                    </v:roundrect>
                    <v:roundrect id="Rechteck: abgerundete Ecken 3" o:spid="_x0000_s1034" style="position:absolute;left:54448;top:1108;width:9000;height:9000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" fillcolor="white [3201]" strokecolor="white [3212]" strokeweight="1pt">
                      <v:stroke joinstyle="miter"/>
                    </v:roundrect>
                    <v:roundrect id="Rechteck: abgerundete Ecken 4" o:spid="_x0000_s1035" style="position:absolute;left:11499;top:1108;width:41979;height:8998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" fillcolor="white [3201]" strokecolor="white [3212]" strokeweight="1pt">
                      <v:stroke joinstyle="miter"/>
                    </v:roundrect>
                    <v:roundrect id="Rechteck: abgerundete Ecken 5" o:spid="_x0000_s1036" style="position:absolute;left:1524;top:11152;width:61920;height:34560;visibility:visible;mso-wrap-style:square;v-text-anchor:middle" arcsize="2976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" fillcolor="white [3201]" strokecolor="white [3212]" strokeweight="1pt">
                      <v:stroke joinstyle="miter"/>
                    </v:roundrect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Grafik 31" o:spid="_x0000_s1037" type="#_x0000_t75" alt="login icon" style="position:absolute;left:2130;top:1619;width:7702;height:77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">
                    <v:imagedata r:id="rId3" o:title="login icon"/>
                    <v:path arrowok="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feld 9" o:spid="_x0000_s1038" type="#_x0000_t202" style="position:absolute;left:54501;top:1143;width:8998;height:8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" filled="f" stroked="f" strokeweight=".5pt">
                    <v:textbox>
                      <w:txbxContent>
                        <w:p w:rsidR="00A609B3" w:rsidRPr="00147A88" w:rsidRDefault="00A609B3" w:rsidP="00A609B3">
                          <w:pPr>
                            <w:spacing w:after="0"/>
                            <w:jc w:val="center"/>
                            <w:rPr>
                              <w:rFonts w:ascii="Arial Rounded MT Bold" w:hAnsi="Arial Rounded MT Bold"/>
                              <w:sz w:val="32"/>
                            </w:rPr>
                          </w:pPr>
                          <w:proofErr w:type="spellStart"/>
                          <w:r w:rsidRPr="00147A88">
                            <w:rPr>
                              <w:rFonts w:ascii="Arial Rounded MT Bold" w:hAnsi="Arial Rounded MT Bold"/>
                              <w:sz w:val="32"/>
                            </w:rPr>
                            <w:t>S</w:t>
                          </w:r>
                          <w:r w:rsidR="00EF4BC5">
                            <w:rPr>
                              <w:rFonts w:ascii="Arial Rounded MT Bold" w:hAnsi="Arial Rounded MT Bold"/>
                              <w:sz w:val="32"/>
                            </w:rPr>
                            <w:t>t</w:t>
                          </w:r>
                          <w:r w:rsidRPr="00147A88">
                            <w:rPr>
                              <w:rFonts w:ascii="Arial Rounded MT Bold" w:hAnsi="Arial Rounded MT Bold"/>
                              <w:sz w:val="32"/>
                            </w:rPr>
                            <w:t>B</w:t>
                          </w:r>
                          <w:proofErr w:type="spellEnd"/>
                          <w:r w:rsidRPr="00147A88">
                            <w:rPr>
                              <w:rFonts w:ascii="Arial Rounded MT Bold" w:hAnsi="Arial Rounded MT Bold"/>
                              <w:sz w:val="32"/>
                            </w:rPr>
                            <w:t xml:space="preserve"> </w:t>
                          </w:r>
                          <w:r w:rsidR="002C2EFF">
                            <w:rPr>
                              <w:rFonts w:ascii="Arial Rounded MT Bold" w:hAnsi="Arial Rounded MT Bold"/>
                              <w:sz w:val="32"/>
                            </w:rPr>
                            <w:t>1</w:t>
                          </w:r>
                          <w:r w:rsidR="001253CB">
                            <w:rPr>
                              <w:rFonts w:ascii="Arial Rounded MT Bold" w:hAnsi="Arial Rounded MT Bold"/>
                              <w:sz w:val="32"/>
                            </w:rPr>
                            <w:t>7</w:t>
                          </w:r>
                        </w:p>
                      </w:txbxContent>
                    </v:textbox>
                  </v:shape>
                  <v:shape id="Textfeld 10" o:spid="_x0000_s1039" type="#_x0000_t202" style="position:absolute;left:11525;top:1143;width:41949;height:8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" filled="f" stroked="f" strokeweight=".5pt">
                    <v:textbox>
                      <w:txbxContent>
                        <w:p w:rsidR="00A609B3" w:rsidRPr="00147A88" w:rsidRDefault="00E97ACA" w:rsidP="00A609B3">
                          <w:pPr>
                            <w:spacing w:after="0"/>
                            <w:jc w:val="center"/>
                            <w:rPr>
                              <w:rFonts w:ascii="Arial Rounded MT Bold" w:hAnsi="Arial Rounded MT Bold"/>
                              <w:sz w:val="32"/>
                            </w:rPr>
                          </w:pPr>
                          <w:r>
                            <w:rPr>
                              <w:rFonts w:ascii="Arial Rounded MT Bold" w:hAnsi="Arial Rounded MT Bold"/>
                              <w:sz w:val="32"/>
                            </w:rPr>
                            <w:t xml:space="preserve">Oberreihe </w:t>
                          </w:r>
                        </w:p>
                      </w:txbxContent>
                    </v:textbox>
                  </v:shape>
                  <v:shape id="Textfeld 11" o:spid="_x0000_s1040" type="#_x0000_t202" style="position:absolute;left:1523;top:11144;width:61920;height:61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" filled="f" stroked="f" strokeweight=".5pt">
                    <v:textbox>
                      <w:txbxContent>
                        <w:p w:rsidR="00A609B3" w:rsidRPr="00147A88" w:rsidRDefault="00A609B3" w:rsidP="00A609B3">
                          <w:pPr>
                            <w:spacing w:after="0"/>
                            <w:rPr>
                              <w:sz w:val="20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Einstellungen</w:t>
                          </w:r>
                          <w:r w:rsidRPr="00147A88">
                            <w:rPr>
                              <w:rFonts w:ascii="Arial Rounded MT Bold" w:hAnsi="Arial Rounded MT Bold"/>
                              <w:sz w:val="18"/>
                            </w:rPr>
                            <w:t xml:space="preserve">:  </w:t>
                          </w:r>
                          <w:r w:rsidRPr="00147A88">
                            <w:rPr>
                              <w:sz w:val="20"/>
                            </w:rPr>
                            <w:t>Schriftart:</w:t>
                          </w:r>
                          <w:r w:rsidRPr="00147A88">
                            <w:rPr>
                              <w:sz w:val="16"/>
                            </w:rPr>
                            <w:t xml:space="preserve"> </w:t>
                          </w:r>
                          <w:r w:rsidRPr="00147A88">
                            <w:rPr>
                              <w:sz w:val="20"/>
                            </w:rPr>
                            <w:t xml:space="preserve">Courier New 12 </w:t>
                          </w:r>
                        </w:p>
                        <w:p w:rsidR="00A609B3" w:rsidRPr="00147A88" w:rsidRDefault="00A609B3" w:rsidP="00A609B3">
                          <w:pPr>
                            <w:tabs>
                              <w:tab w:val="left" w:pos="1418"/>
                            </w:tabs>
                            <w:spacing w:after="0"/>
                            <w:rPr>
                              <w:sz w:val="20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Vorbereitung</w:t>
                          </w:r>
                          <w:r>
                            <w:rPr>
                              <w:sz w:val="20"/>
                            </w:rPr>
                            <w:t xml:space="preserve">: </w:t>
                          </w:r>
                          <w:r w:rsidRPr="00147A88">
                            <w:rPr>
                              <w:sz w:val="20"/>
                            </w:rPr>
                            <w:t>Fußzeile beschriften mit Name, Klasse, Datum</w:t>
                          </w:r>
                        </w:p>
                        <w:p w:rsidR="00A609B3" w:rsidRPr="00147A88" w:rsidRDefault="00A609B3" w:rsidP="00A609B3">
                          <w:pPr>
                            <w:spacing w:after="0"/>
                            <w:rPr>
                              <w:sz w:val="22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Speichern unter</w:t>
                          </w:r>
                          <w:r w:rsidRPr="00147A88">
                            <w:rPr>
                              <w:sz w:val="20"/>
                            </w:rPr>
                            <w:t xml:space="preserve">: </w:t>
                          </w:r>
                          <w:r w:rsidRPr="00147A88">
                            <w:rPr>
                              <w:sz w:val="22"/>
                            </w:rPr>
                            <w:t>Dein Laufwerk → Ordner „Tastschreiben-Übung“</w:t>
                          </w:r>
                        </w:p>
                        <w:p w:rsidR="00A609B3" w:rsidRPr="00147A88" w:rsidRDefault="00A609B3" w:rsidP="00A609B3">
                          <w:pPr>
                            <w:spacing w:after="0"/>
                            <w:rPr>
                              <w:rFonts w:ascii="Arial Rounded MT Bold" w:hAnsi="Arial Rounded MT Bold"/>
                              <w:sz w:val="20"/>
                            </w:rPr>
                          </w:pPr>
                        </w:p>
                      </w:txbxContent>
                    </v:textbox>
                  </v:shape>
                </v:group>
                <v:group id="Gruppieren 27" o:spid="_x0000_s1041" style="position:absolute;left:44265;top:45581;width:17780;height:1429" coordsize="17780,1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 id="Grafik 6" o:spid="_x0000_s1042" type="#_x0000_t75" style="position:absolute;left:10160;width:7620;height:14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">
                    <v:imagedata r:id="rId4" o:title="Kompakt"/>
                    <v:path arrowok="t"/>
                  </v:shape>
                  <v:shape id="Textfeld 26" o:spid="_x0000_s1043" type="#_x0000_t202" style="position:absolute;top:169;width:10750;height:1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" filled="f" stroked="f" strokeweight=".5pt">
                    <v:textbox inset="0,0,0,0">
                      <w:txbxContent>
                        <w:p w:rsidR="00A609B3" w:rsidRPr="00A609B3" w:rsidRDefault="00A609B3" w:rsidP="00A609B3">
                          <w:pPr>
                            <w:spacing w:after="0"/>
                            <w:rPr>
                              <w:rFonts w:ascii="Arial Rounded MT Bold" w:hAnsi="Arial Rounded MT Bold"/>
                              <w:color w:val="E7E6E6" w:themeColor="background2"/>
                              <w:sz w:val="16"/>
                              <w:szCs w:val="10"/>
                            </w:rPr>
                          </w:pPr>
                          <w:r w:rsidRPr="00A609B3">
                            <w:rPr>
                              <w:rFonts w:ascii="Arial Rounded MT Bold" w:hAnsi="Arial Rounded MT Bold"/>
                              <w:color w:val="E7E6E6" w:themeColor="background2"/>
                              <w:sz w:val="16"/>
                              <w:szCs w:val="10"/>
                            </w:rPr>
                            <w:t>Fachlehrerseite.de</w:t>
                          </w:r>
                        </w:p>
                      </w:txbxContent>
                    </v:textbox>
                  </v:shape>
                </v:group>
              </v:group>
              <v:group id="Gruppieren 33" o:spid="_x0000_s1044" style="position:absolute;top:49834;width:64796;height:47011" coordsize="64796,47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<v:group id="Gruppieren 34" o:spid="_x0000_s1045" style="position:absolute;width:64796;height:46799" coordsize="64800,46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group id="Gruppieren 35" o:spid="_x0000_s1046" style="position:absolute;width:64800;height:46800" coordsize="64800,46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<v:roundrect id="Rechteck: abgerundete Ecken 36" o:spid="_x0000_s1047" style="position:absolute;width:64800;height:46800;visibility:visible;mso-wrap-style:square;v-text-anchor:middle" arcsize="1781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" fillcolor="#c00000" strokecolor="#c00000" strokeweight="1pt">
                      <v:stroke joinstyle="miter"/>
                    </v:roundrect>
                    <v:roundrect id="Rechteck: abgerundete Ecken 37" o:spid="_x0000_s1048" style="position:absolute;left:1524;top:1108;width:8997;height:8998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" fillcolor="white [3201]" strokecolor="white [3212]" strokeweight="1pt">
                      <v:stroke joinstyle="miter"/>
                    </v:roundrect>
                    <v:roundrect id="Rechteck: abgerundete Ecken 38" o:spid="_x0000_s1049" style="position:absolute;left:54448;top:1108;width:9000;height:9000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" fillcolor="white [3201]" strokecolor="white [3212]" strokeweight="1pt">
                      <v:stroke joinstyle="miter"/>
                    </v:roundrect>
                    <v:roundrect id="Rechteck: abgerundete Ecken 39" o:spid="_x0000_s1050" style="position:absolute;left:11499;top:1108;width:41979;height:8998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" fillcolor="white [3201]" strokecolor="white [3212]" strokeweight="1pt">
                      <v:stroke joinstyle="miter"/>
                    </v:roundrect>
                    <v:roundrect id="Rechteck: abgerundete Ecken 40" o:spid="_x0000_s1051" style="position:absolute;left:1524;top:11152;width:61920;height:34560;visibility:visible;mso-wrap-style:square;v-text-anchor:middle" arcsize="2976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" fillcolor="white [3201]" strokecolor="white [3212]" strokeweight="1pt">
                      <v:stroke joinstyle="miter"/>
                    </v:roundrect>
                  </v:group>
                  <v:shape id="Grafik 41" o:spid="_x0000_s1052" type="#_x0000_t75" alt="login icon" style="position:absolute;left:2130;top:1619;width:7702;height:77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">
                    <v:imagedata r:id="rId3" o:title="login icon"/>
                    <v:path arrowok="t"/>
                  </v:shape>
                  <v:shape id="Textfeld 42" o:spid="_x0000_s1053" type="#_x0000_t202" style="position:absolute;left:54501;top:1143;width:8998;height:8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" filled="f" stroked="f" strokeweight=".5pt">
                    <v:textbox>
                      <w:txbxContent>
                        <w:p w:rsidR="00A609B3" w:rsidRPr="00147A88" w:rsidRDefault="00A609B3" w:rsidP="00A609B3">
                          <w:pPr>
                            <w:spacing w:after="0"/>
                            <w:jc w:val="center"/>
                            <w:rPr>
                              <w:rFonts w:ascii="Arial Rounded MT Bold" w:hAnsi="Arial Rounded MT Bold"/>
                              <w:sz w:val="32"/>
                            </w:rPr>
                          </w:pPr>
                          <w:proofErr w:type="spellStart"/>
                          <w:r w:rsidRPr="00147A88">
                            <w:rPr>
                              <w:rFonts w:ascii="Arial Rounded MT Bold" w:hAnsi="Arial Rounded MT Bold"/>
                              <w:sz w:val="32"/>
                            </w:rPr>
                            <w:t>S</w:t>
                          </w:r>
                          <w:r w:rsidR="00EF4BC5">
                            <w:rPr>
                              <w:rFonts w:ascii="Arial Rounded MT Bold" w:hAnsi="Arial Rounded MT Bold"/>
                              <w:sz w:val="32"/>
                            </w:rPr>
                            <w:t>t</w:t>
                          </w:r>
                          <w:r w:rsidRPr="00147A88">
                            <w:rPr>
                              <w:rFonts w:ascii="Arial Rounded MT Bold" w:hAnsi="Arial Rounded MT Bold"/>
                              <w:sz w:val="32"/>
                            </w:rPr>
                            <w:t>B</w:t>
                          </w:r>
                          <w:proofErr w:type="spellEnd"/>
                          <w:r w:rsidRPr="00147A88">
                            <w:rPr>
                              <w:rFonts w:ascii="Arial Rounded MT Bold" w:hAnsi="Arial Rounded MT Bold"/>
                              <w:sz w:val="32"/>
                            </w:rPr>
                            <w:t xml:space="preserve"> </w:t>
                          </w:r>
                          <w:r w:rsidR="00E97ACA">
                            <w:rPr>
                              <w:rFonts w:ascii="Arial Rounded MT Bold" w:hAnsi="Arial Rounded MT Bold"/>
                              <w:sz w:val="32"/>
                            </w:rPr>
                            <w:t>1</w:t>
                          </w:r>
                          <w:r w:rsidR="001253CB">
                            <w:rPr>
                              <w:rFonts w:ascii="Arial Rounded MT Bold" w:hAnsi="Arial Rounded MT Bold"/>
                              <w:sz w:val="32"/>
                            </w:rPr>
                            <w:t>8</w:t>
                          </w:r>
                        </w:p>
                      </w:txbxContent>
                    </v:textbox>
                  </v:shape>
                  <v:shape id="Textfeld 43" o:spid="_x0000_s1054" type="#_x0000_t202" style="position:absolute;left:11525;top:1143;width:41949;height:8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" filled="f" stroked="f" strokeweight=".5pt">
                    <v:textbox>
                      <w:txbxContent>
                        <w:p w:rsidR="00A609B3" w:rsidRPr="00147A88" w:rsidRDefault="00E97ACA" w:rsidP="00E97ACA">
                          <w:pPr>
                            <w:spacing w:after="0"/>
                            <w:jc w:val="center"/>
                            <w:rPr>
                              <w:rFonts w:ascii="Arial Rounded MT Bold" w:hAnsi="Arial Rounded MT Bold"/>
                              <w:sz w:val="32"/>
                            </w:rPr>
                          </w:pPr>
                          <w:r>
                            <w:rPr>
                              <w:rFonts w:ascii="Arial Rounded MT Bold" w:hAnsi="Arial Rounded MT Bold"/>
                              <w:sz w:val="32"/>
                            </w:rPr>
                            <w:t xml:space="preserve">Oberreihe </w:t>
                          </w:r>
                        </w:p>
                      </w:txbxContent>
                    </v:textbox>
                  </v:shape>
                  <v:shape id="Textfeld 44" o:spid="_x0000_s1055" type="#_x0000_t202" style="position:absolute;left:1523;top:11142;width:61920;height:6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" filled="f" stroked="f" strokeweight=".5pt">
                    <v:textbox>
                      <w:txbxContent>
                        <w:p w:rsidR="00A609B3" w:rsidRPr="00147A88" w:rsidRDefault="00A609B3" w:rsidP="00A609B3">
                          <w:pPr>
                            <w:spacing w:after="0"/>
                            <w:rPr>
                              <w:sz w:val="20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Einstellungen</w:t>
                          </w:r>
                          <w:r w:rsidRPr="00147A88">
                            <w:rPr>
                              <w:rFonts w:ascii="Arial Rounded MT Bold" w:hAnsi="Arial Rounded MT Bold"/>
                              <w:sz w:val="18"/>
                            </w:rPr>
                            <w:t xml:space="preserve">:  </w:t>
                          </w:r>
                          <w:r w:rsidRPr="00147A88">
                            <w:rPr>
                              <w:sz w:val="20"/>
                            </w:rPr>
                            <w:t>Schriftart:</w:t>
                          </w:r>
                          <w:r w:rsidRPr="00147A88">
                            <w:rPr>
                              <w:sz w:val="16"/>
                            </w:rPr>
                            <w:t xml:space="preserve"> </w:t>
                          </w:r>
                          <w:r w:rsidRPr="00147A88">
                            <w:rPr>
                              <w:sz w:val="20"/>
                            </w:rPr>
                            <w:t xml:space="preserve">Courier New 12 </w:t>
                          </w:r>
                        </w:p>
                        <w:p w:rsidR="00A609B3" w:rsidRPr="00147A88" w:rsidRDefault="00A609B3" w:rsidP="00A609B3">
                          <w:pPr>
                            <w:tabs>
                              <w:tab w:val="left" w:pos="1418"/>
                            </w:tabs>
                            <w:spacing w:after="0"/>
                            <w:rPr>
                              <w:sz w:val="20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Vorbereitung</w:t>
                          </w:r>
                          <w:r>
                            <w:rPr>
                              <w:sz w:val="20"/>
                            </w:rPr>
                            <w:t xml:space="preserve">: </w:t>
                          </w:r>
                          <w:r w:rsidRPr="00147A88">
                            <w:rPr>
                              <w:sz w:val="20"/>
                            </w:rPr>
                            <w:t>Fußzeile beschriften mit Name, Klasse, Datum</w:t>
                          </w:r>
                        </w:p>
                        <w:p w:rsidR="00A609B3" w:rsidRPr="00147A88" w:rsidRDefault="00A609B3" w:rsidP="00A609B3">
                          <w:pPr>
                            <w:spacing w:after="0"/>
                            <w:rPr>
                              <w:sz w:val="22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Speichern unter</w:t>
                          </w:r>
                          <w:r w:rsidRPr="00147A88">
                            <w:rPr>
                              <w:sz w:val="20"/>
                            </w:rPr>
                            <w:t xml:space="preserve">: </w:t>
                          </w:r>
                          <w:r w:rsidRPr="00147A88">
                            <w:rPr>
                              <w:sz w:val="22"/>
                            </w:rPr>
                            <w:t>Dein Laufwerk → Ordner „Tastschreiben-Übung“</w:t>
                          </w:r>
                        </w:p>
                        <w:p w:rsidR="00A609B3" w:rsidRPr="00147A88" w:rsidRDefault="00A609B3" w:rsidP="00A609B3">
                          <w:pPr>
                            <w:spacing w:after="0"/>
                            <w:rPr>
                              <w:rFonts w:ascii="Arial Rounded MT Bold" w:hAnsi="Arial Rounded MT Bold"/>
                              <w:sz w:val="20"/>
                            </w:rPr>
                          </w:pPr>
                        </w:p>
                      </w:txbxContent>
                    </v:textbox>
                  </v:shape>
                </v:group>
                <v:group id="Gruppieren 46" o:spid="_x0000_s1056" style="position:absolute;left:44265;top:45581;width:17780;height:1429" coordsize="17780,1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<v:shape id="Grafik 47" o:spid="_x0000_s1057" type="#_x0000_t75" style="position:absolute;left:10160;width:7620;height:14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">
                    <v:imagedata r:id="rId4" o:title="Kompakt"/>
                    <v:path arrowok="t"/>
                  </v:shape>
                  <v:shape id="Textfeld 48" o:spid="_x0000_s1058" type="#_x0000_t202" style="position:absolute;top:169;width:10750;height:1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" filled="f" stroked="f" strokeweight=".5pt">
                    <v:textbox inset="0,0,0,0">
                      <w:txbxContent>
                        <w:p w:rsidR="00A609B3" w:rsidRPr="00A609B3" w:rsidRDefault="00A609B3" w:rsidP="00A609B3">
                          <w:pPr>
                            <w:spacing w:after="0"/>
                            <w:rPr>
                              <w:rFonts w:ascii="Arial Rounded MT Bold" w:hAnsi="Arial Rounded MT Bold"/>
                              <w:color w:val="E7E6E6" w:themeColor="background2"/>
                              <w:sz w:val="16"/>
                              <w:szCs w:val="10"/>
                            </w:rPr>
                          </w:pPr>
                          <w:r w:rsidRPr="00A609B3">
                            <w:rPr>
                              <w:rFonts w:ascii="Arial Rounded MT Bold" w:hAnsi="Arial Rounded MT Bold"/>
                              <w:color w:val="E7E6E6" w:themeColor="background2"/>
                              <w:sz w:val="16"/>
                              <w:szCs w:val="10"/>
                            </w:rPr>
                            <w:t>Fachlehrerseite.de</w:t>
                          </w:r>
                        </w:p>
                      </w:txbxContent>
                    </v:textbox>
                  </v:shape>
                </v:group>
              </v:group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AA4"/>
    <w:rsid w:val="00064856"/>
    <w:rsid w:val="001253CB"/>
    <w:rsid w:val="00147A88"/>
    <w:rsid w:val="00180FBB"/>
    <w:rsid w:val="001C3F4B"/>
    <w:rsid w:val="001E5E2D"/>
    <w:rsid w:val="00205931"/>
    <w:rsid w:val="0022253F"/>
    <w:rsid w:val="002557AA"/>
    <w:rsid w:val="002C2EFF"/>
    <w:rsid w:val="0036402A"/>
    <w:rsid w:val="004A61E3"/>
    <w:rsid w:val="004C4522"/>
    <w:rsid w:val="00710AA4"/>
    <w:rsid w:val="008262B9"/>
    <w:rsid w:val="00945764"/>
    <w:rsid w:val="00A609B3"/>
    <w:rsid w:val="00B13377"/>
    <w:rsid w:val="00B31BC7"/>
    <w:rsid w:val="00E97ACA"/>
    <w:rsid w:val="00EF4BC5"/>
    <w:rsid w:val="00F22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385821"/>
  <w15:chartTrackingRefBased/>
  <w15:docId w15:val="{55829EB3-C3FB-4168-864B-06F96F6F9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Theme="minorHAnsi" w:hAnsi="Courier New" w:cs="Courier New"/>
        <w:sz w:val="24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rd">
    <w:name w:val="Normal"/>
    <w:qFormat/>
    <w:rsid w:val="00A609B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180FBB"/>
    <w:pPr>
      <w:pBdr>
        <w:bottom w:val="single" w:sz="18" w:space="1" w:color="auto"/>
      </w:pBdr>
      <w:spacing w:after="72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80F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fzeile">
    <w:name w:val="header"/>
    <w:basedOn w:val="Standard"/>
    <w:link w:val="KopfzeileZchn"/>
    <w:uiPriority w:val="99"/>
    <w:unhideWhenUsed/>
    <w:rsid w:val="00A609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609B3"/>
  </w:style>
  <w:style w:type="paragraph" w:styleId="Fuzeile">
    <w:name w:val="footer"/>
    <w:basedOn w:val="Standard"/>
    <w:link w:val="FuzeileZchn"/>
    <w:uiPriority w:val="99"/>
    <w:unhideWhenUsed/>
    <w:rsid w:val="00A609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609B3"/>
  </w:style>
  <w:style w:type="paragraph" w:customStyle="1" w:styleId="Formatvorlage">
    <w:name w:val="Formatvorlage"/>
    <w:rsid w:val="00E97AC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de-DE"/>
    </w:rPr>
  </w:style>
  <w:style w:type="table" w:styleId="Tabellenraster">
    <w:name w:val="Table Grid"/>
    <w:basedOn w:val="NormaleTabelle"/>
    <w:uiPriority w:val="39"/>
    <w:rsid w:val="00F229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03_Tastschreiben\&#220;bungstheke_Tastschreiben\00_Aufgabenkarte-Vorlag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00_Aufgabenkarte-Vorlage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Birgit</dc:creator>
  <cp:keywords/>
  <dc:description/>
  <cp:lastModifiedBy>Birgit</cp:lastModifiedBy>
  <cp:revision>2</cp:revision>
  <dcterms:created xsi:type="dcterms:W3CDTF">2016-12-30T19:35:00Z</dcterms:created>
  <dcterms:modified xsi:type="dcterms:W3CDTF">2016-12-30T19:35:00Z</dcterms:modified>
</cp:coreProperties>
</file>