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BC7" w:rsidRDefault="002C2EFF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C3774" wp14:editId="46082B71">
                <wp:simplePos x="0" y="0"/>
                <wp:positionH relativeFrom="column">
                  <wp:posOffset>313267</wp:posOffset>
                </wp:positionH>
                <wp:positionV relativeFrom="paragraph">
                  <wp:posOffset>1689100</wp:posOffset>
                </wp:positionV>
                <wp:extent cx="6191250" cy="2822424"/>
                <wp:effectExtent l="0" t="0" r="0" b="0"/>
                <wp:wrapNone/>
                <wp:docPr id="7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250" cy="282242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C2EFF" w:rsidRDefault="00A609B3" w:rsidP="002C2EFF">
                            <w:pPr>
                              <w:spacing w:after="60"/>
                            </w:pPr>
                            <w:r w:rsidRPr="00147A88">
                              <w:rPr>
                                <w:rFonts w:ascii="Arial Rounded MT Bold" w:hAnsi="Arial Rounded MT Bold"/>
                              </w:rPr>
                              <w:t>Aufgabe</w:t>
                            </w:r>
                            <w:r>
                              <w:rPr>
                                <w:rFonts w:ascii="Arial Rounded MT Bold" w:hAnsi="Arial Rounded MT Bold"/>
                                <w:sz w:val="20"/>
                              </w:rPr>
                              <w:t>:</w:t>
                            </w:r>
                            <w:r w:rsidRPr="00147A88">
                              <w:rPr>
                                <w:rFonts w:ascii="Arial Rounded MT Bold" w:hAnsi="Arial Rounded MT Bold"/>
                                <w:sz w:val="18"/>
                              </w:rPr>
                              <w:t xml:space="preserve">  </w:t>
                            </w:r>
                            <w:r w:rsidR="002C2EFF">
                              <w:rPr>
                                <w:rFonts w:ascii="Arial Rounded MT Bold" w:hAnsi="Arial Rounded MT Bold"/>
                                <w:sz w:val="18"/>
                              </w:rPr>
                              <w:tab/>
                            </w:r>
                            <w:r w:rsidR="002C2EFF">
                              <w:t xml:space="preserve">wer </w:t>
                            </w:r>
                          </w:p>
                          <w:p w:rsidR="002C2EFF" w:rsidRDefault="002C2EFF" w:rsidP="002C2EFF">
                            <w:pPr>
                              <w:pStyle w:val="Formatvorlage"/>
                              <w:spacing w:line="360" w:lineRule="auto"/>
                              <w:ind w:left="1418"/>
                            </w:pPr>
                            <w:r>
                              <w:t xml:space="preserve">wer kauft </w:t>
                            </w:r>
                          </w:p>
                          <w:p w:rsidR="002C2EFF" w:rsidRDefault="002C2EFF" w:rsidP="002C2EFF">
                            <w:pPr>
                              <w:pStyle w:val="Formatvorlage"/>
                              <w:spacing w:line="360" w:lineRule="auto"/>
                              <w:ind w:left="1418"/>
                            </w:pPr>
                            <w:r>
                              <w:t xml:space="preserve">wer kauft das </w:t>
                            </w:r>
                          </w:p>
                          <w:p w:rsidR="002C2EFF" w:rsidRDefault="002C2EFF" w:rsidP="002C2EFF">
                            <w:pPr>
                              <w:pStyle w:val="Formatvorlage"/>
                              <w:spacing w:line="360" w:lineRule="auto"/>
                              <w:ind w:left="1418"/>
                            </w:pPr>
                            <w:r>
                              <w:t xml:space="preserve">wer kauft das graue </w:t>
                            </w:r>
                          </w:p>
                          <w:p w:rsidR="002C2EFF" w:rsidRDefault="002C2EFF" w:rsidP="002C2EFF">
                            <w:pPr>
                              <w:pStyle w:val="Formatvorlage"/>
                              <w:spacing w:line="360" w:lineRule="auto"/>
                              <w:ind w:left="1418"/>
                            </w:pPr>
                            <w:r>
                              <w:t xml:space="preserve">wer kauft das graue alte </w:t>
                            </w:r>
                          </w:p>
                          <w:p w:rsidR="002C2EFF" w:rsidRDefault="002C2EFF" w:rsidP="002C2EFF">
                            <w:pPr>
                              <w:pStyle w:val="Formatvorlage"/>
                              <w:spacing w:line="360" w:lineRule="auto"/>
                              <w:ind w:left="1418"/>
                            </w:pPr>
                            <w:r>
                              <w:t>wer kauft das graue alte regal</w:t>
                            </w:r>
                          </w:p>
                          <w:p w:rsidR="002C2EFF" w:rsidRDefault="002C2EFF" w:rsidP="002C2EFF">
                            <w:pPr>
                              <w:pStyle w:val="Formatvorlage"/>
                              <w:spacing w:line="360" w:lineRule="auto"/>
                              <w:ind w:left="1418"/>
                            </w:pPr>
                            <w:r>
                              <w:t xml:space="preserve">wer kauft das graue alte </w:t>
                            </w:r>
                          </w:p>
                          <w:p w:rsidR="002C2EFF" w:rsidRDefault="002C2EFF" w:rsidP="002C2EFF">
                            <w:pPr>
                              <w:pStyle w:val="Formatvorlage"/>
                              <w:spacing w:line="360" w:lineRule="auto"/>
                              <w:ind w:left="1418"/>
                            </w:pPr>
                            <w:r>
                              <w:t xml:space="preserve">wer kauft das graue </w:t>
                            </w:r>
                          </w:p>
                          <w:p w:rsidR="002C2EFF" w:rsidRDefault="002C2EFF" w:rsidP="002C2EFF">
                            <w:pPr>
                              <w:pStyle w:val="Formatvorlage"/>
                              <w:spacing w:line="360" w:lineRule="auto"/>
                              <w:ind w:left="1418"/>
                            </w:pPr>
                            <w:r>
                              <w:t xml:space="preserve">wer kauft das </w:t>
                            </w:r>
                          </w:p>
                          <w:p w:rsidR="002C2EFF" w:rsidRDefault="002C2EFF" w:rsidP="002C2EFF">
                            <w:pPr>
                              <w:pStyle w:val="Formatvorlage"/>
                              <w:spacing w:line="360" w:lineRule="auto"/>
                              <w:ind w:left="1418"/>
                            </w:pPr>
                            <w:r>
                              <w:t xml:space="preserve">wer kauft </w:t>
                            </w:r>
                          </w:p>
                          <w:p w:rsidR="002C2EFF" w:rsidRDefault="002C2EFF" w:rsidP="002C2EFF">
                            <w:pPr>
                              <w:pStyle w:val="Formatvorlage"/>
                              <w:spacing w:line="360" w:lineRule="auto"/>
                              <w:ind w:left="1418"/>
                            </w:pPr>
                            <w:r>
                              <w:t xml:space="preserve">wer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9C3774" id="_x0000_t202" coordsize="21600,21600" o:spt="202" path="m,l,21600r21600,l21600,xe">
                <v:stroke joinstyle="miter"/>
                <v:path gradientshapeok="t" o:connecttype="rect"/>
              </v:shapetype>
              <v:shape id="Textfeld 12" o:spid="_x0000_s1026" type="#_x0000_t202" style="position:absolute;margin-left:24.65pt;margin-top:133pt;width:487.5pt;height:222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" filled="f" stroked="f" strokeweight=".5pt">
                <v:textbox>
                  <w:txbxContent>
                    <w:p w:rsidR="002C2EFF" w:rsidRDefault="00A609B3" w:rsidP="002C2EFF">
                      <w:pPr>
                        <w:spacing w:after="60"/>
                      </w:pPr>
                      <w:r w:rsidRPr="00147A88">
                        <w:rPr>
                          <w:rFonts w:ascii="Arial Rounded MT Bold" w:hAnsi="Arial Rounded MT Bold"/>
                        </w:rPr>
                        <w:t>Aufgabe</w:t>
                      </w:r>
                      <w:r>
                        <w:rPr>
                          <w:rFonts w:ascii="Arial Rounded MT Bold" w:hAnsi="Arial Rounded MT Bold"/>
                          <w:sz w:val="20"/>
                        </w:rPr>
                        <w:t>:</w:t>
                      </w:r>
                      <w:r w:rsidRPr="00147A88">
                        <w:rPr>
                          <w:rFonts w:ascii="Arial Rounded MT Bold" w:hAnsi="Arial Rounded MT Bold"/>
                          <w:sz w:val="18"/>
                        </w:rPr>
                        <w:t xml:space="preserve">  </w:t>
                      </w:r>
                      <w:r w:rsidR="002C2EFF">
                        <w:rPr>
                          <w:rFonts w:ascii="Arial Rounded MT Bold" w:hAnsi="Arial Rounded MT Bold"/>
                          <w:sz w:val="18"/>
                        </w:rPr>
                        <w:tab/>
                      </w:r>
                      <w:r w:rsidR="002C2EFF">
                        <w:t xml:space="preserve">wer </w:t>
                      </w:r>
                    </w:p>
                    <w:p w:rsidR="002C2EFF" w:rsidRDefault="002C2EFF" w:rsidP="002C2EFF">
                      <w:pPr>
                        <w:pStyle w:val="Formatvorlage"/>
                        <w:spacing w:line="360" w:lineRule="auto"/>
                        <w:ind w:left="1418"/>
                      </w:pPr>
                      <w:r>
                        <w:t xml:space="preserve">wer kauft </w:t>
                      </w:r>
                    </w:p>
                    <w:p w:rsidR="002C2EFF" w:rsidRDefault="002C2EFF" w:rsidP="002C2EFF">
                      <w:pPr>
                        <w:pStyle w:val="Formatvorlage"/>
                        <w:spacing w:line="360" w:lineRule="auto"/>
                        <w:ind w:left="1418"/>
                      </w:pPr>
                      <w:r>
                        <w:t xml:space="preserve">wer kauft das </w:t>
                      </w:r>
                    </w:p>
                    <w:p w:rsidR="002C2EFF" w:rsidRDefault="002C2EFF" w:rsidP="002C2EFF">
                      <w:pPr>
                        <w:pStyle w:val="Formatvorlage"/>
                        <w:spacing w:line="360" w:lineRule="auto"/>
                        <w:ind w:left="1418"/>
                      </w:pPr>
                      <w:r>
                        <w:t xml:space="preserve">wer kauft das graue </w:t>
                      </w:r>
                    </w:p>
                    <w:p w:rsidR="002C2EFF" w:rsidRDefault="002C2EFF" w:rsidP="002C2EFF">
                      <w:pPr>
                        <w:pStyle w:val="Formatvorlage"/>
                        <w:spacing w:line="360" w:lineRule="auto"/>
                        <w:ind w:left="1418"/>
                      </w:pPr>
                      <w:r>
                        <w:t xml:space="preserve">wer kauft das graue alte </w:t>
                      </w:r>
                    </w:p>
                    <w:p w:rsidR="002C2EFF" w:rsidRDefault="002C2EFF" w:rsidP="002C2EFF">
                      <w:pPr>
                        <w:pStyle w:val="Formatvorlage"/>
                        <w:spacing w:line="360" w:lineRule="auto"/>
                        <w:ind w:left="1418"/>
                      </w:pPr>
                      <w:r>
                        <w:t>wer kauft das graue alte regal</w:t>
                      </w:r>
                    </w:p>
                    <w:p w:rsidR="002C2EFF" w:rsidRDefault="002C2EFF" w:rsidP="002C2EFF">
                      <w:pPr>
                        <w:pStyle w:val="Formatvorlage"/>
                        <w:spacing w:line="360" w:lineRule="auto"/>
                        <w:ind w:left="1418"/>
                      </w:pPr>
                      <w:r>
                        <w:t xml:space="preserve">wer kauft das graue alte </w:t>
                      </w:r>
                    </w:p>
                    <w:p w:rsidR="002C2EFF" w:rsidRDefault="002C2EFF" w:rsidP="002C2EFF">
                      <w:pPr>
                        <w:pStyle w:val="Formatvorlage"/>
                        <w:spacing w:line="360" w:lineRule="auto"/>
                        <w:ind w:left="1418"/>
                      </w:pPr>
                      <w:r>
                        <w:t xml:space="preserve">wer kauft das graue </w:t>
                      </w:r>
                    </w:p>
                    <w:p w:rsidR="002C2EFF" w:rsidRDefault="002C2EFF" w:rsidP="002C2EFF">
                      <w:pPr>
                        <w:pStyle w:val="Formatvorlage"/>
                        <w:spacing w:line="360" w:lineRule="auto"/>
                        <w:ind w:left="1418"/>
                      </w:pPr>
                      <w:r>
                        <w:t xml:space="preserve">wer kauft das </w:t>
                      </w:r>
                    </w:p>
                    <w:p w:rsidR="002C2EFF" w:rsidRDefault="002C2EFF" w:rsidP="002C2EFF">
                      <w:pPr>
                        <w:pStyle w:val="Formatvorlage"/>
                        <w:spacing w:line="360" w:lineRule="auto"/>
                        <w:ind w:left="1418"/>
                      </w:pPr>
                      <w:r>
                        <w:t xml:space="preserve">wer kauft </w:t>
                      </w:r>
                    </w:p>
                    <w:p w:rsidR="002C2EFF" w:rsidRDefault="002C2EFF" w:rsidP="002C2EFF">
                      <w:pPr>
                        <w:pStyle w:val="Formatvorlage"/>
                        <w:spacing w:line="360" w:lineRule="auto"/>
                        <w:ind w:left="1418"/>
                      </w:pPr>
                      <w:r>
                        <w:t xml:space="preserve">wer </w:t>
                      </w:r>
                    </w:p>
                  </w:txbxContent>
                </v:textbox>
              </v:shape>
            </w:pict>
          </mc:Fallback>
        </mc:AlternateContent>
      </w:r>
      <w:r w:rsidR="00A609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C492C2" wp14:editId="313ED63F">
                <wp:simplePos x="0" y="0"/>
                <wp:positionH relativeFrom="column">
                  <wp:posOffset>304783</wp:posOffset>
                </wp:positionH>
                <wp:positionV relativeFrom="paragraph">
                  <wp:posOffset>6685166</wp:posOffset>
                </wp:positionV>
                <wp:extent cx="6191545" cy="2793548"/>
                <wp:effectExtent l="0" t="0" r="0" b="0"/>
                <wp:wrapNone/>
                <wp:docPr id="14" name="Textfeld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545" cy="27935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2292A" w:rsidRDefault="00A609B3" w:rsidP="00B13377">
                            <w:pPr>
                              <w:spacing w:after="60"/>
                              <w:rPr>
                                <w:rFonts w:ascii="Arial Rounded MT Bold" w:hAnsi="Arial Rounded MT Bold"/>
                                <w:sz w:val="18"/>
                              </w:rPr>
                            </w:pPr>
                            <w:r w:rsidRPr="00147A88">
                              <w:rPr>
                                <w:rFonts w:ascii="Arial Rounded MT Bold" w:hAnsi="Arial Rounded MT Bold"/>
                              </w:rPr>
                              <w:t>Aufgabe</w:t>
                            </w:r>
                            <w:r>
                              <w:rPr>
                                <w:rFonts w:ascii="Arial Rounded MT Bold" w:hAnsi="Arial Rounded MT Bold"/>
                                <w:sz w:val="20"/>
                              </w:rPr>
                              <w:t>:</w:t>
                            </w:r>
                            <w:r w:rsidRPr="00147A88">
                              <w:rPr>
                                <w:rFonts w:ascii="Arial Rounded MT Bold" w:hAnsi="Arial Rounded MT Bold"/>
                                <w:sz w:val="18"/>
                              </w:rPr>
                              <w:t xml:space="preserve">  </w:t>
                            </w:r>
                          </w:p>
                          <w:p w:rsidR="002C2EFF" w:rsidRDefault="002C2EFF" w:rsidP="002C2EFF">
                            <w:pPr>
                              <w:pStyle w:val="Formatvorlage"/>
                              <w:spacing w:line="360" w:lineRule="auto"/>
                              <w:ind w:left="1276"/>
                            </w:pPr>
                            <w:bookmarkStart w:id="0" w:name="_GoBack"/>
                            <w:r>
                              <w:t xml:space="preserve">der </w:t>
                            </w:r>
                          </w:p>
                          <w:p w:rsidR="002C2EFF" w:rsidRDefault="002C2EFF" w:rsidP="002C2EFF">
                            <w:pPr>
                              <w:pStyle w:val="Formatvorlage"/>
                              <w:spacing w:line="360" w:lineRule="auto"/>
                              <w:ind w:left="1276"/>
                            </w:pPr>
                            <w:r>
                              <w:t xml:space="preserve">der </w:t>
                            </w:r>
                            <w:proofErr w:type="spellStart"/>
                            <w:r>
                              <w:t>griffel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:rsidR="002C2EFF" w:rsidRDefault="002C2EFF" w:rsidP="002C2EFF">
                            <w:pPr>
                              <w:pStyle w:val="Formatvorlage"/>
                              <w:spacing w:line="360" w:lineRule="auto"/>
                              <w:ind w:left="1276"/>
                            </w:pPr>
                            <w:r>
                              <w:t xml:space="preserve">der </w:t>
                            </w:r>
                            <w:proofErr w:type="spellStart"/>
                            <w:r>
                              <w:t>griffel</w:t>
                            </w:r>
                            <w:proofErr w:type="spellEnd"/>
                            <w:r>
                              <w:t xml:space="preserve"> flog </w:t>
                            </w:r>
                          </w:p>
                          <w:p w:rsidR="002C2EFF" w:rsidRDefault="002C2EFF" w:rsidP="002C2EFF">
                            <w:pPr>
                              <w:pStyle w:val="Formatvorlage"/>
                              <w:spacing w:line="360" w:lineRule="auto"/>
                              <w:ind w:left="1276"/>
                            </w:pPr>
                            <w:r>
                              <w:t xml:space="preserve">der </w:t>
                            </w:r>
                            <w:proofErr w:type="spellStart"/>
                            <w:r>
                              <w:t>griffel</w:t>
                            </w:r>
                            <w:proofErr w:type="spellEnd"/>
                            <w:r>
                              <w:t xml:space="preserve"> flog gerade </w:t>
                            </w:r>
                          </w:p>
                          <w:p w:rsidR="002C2EFF" w:rsidRDefault="002C2EFF" w:rsidP="002C2EFF">
                            <w:pPr>
                              <w:pStyle w:val="Formatvorlage"/>
                              <w:spacing w:line="360" w:lineRule="auto"/>
                              <w:ind w:left="1276"/>
                            </w:pPr>
                            <w:r>
                              <w:t xml:space="preserve">der </w:t>
                            </w:r>
                            <w:proofErr w:type="spellStart"/>
                            <w:r>
                              <w:t>griffel</w:t>
                            </w:r>
                            <w:proofErr w:type="spellEnd"/>
                            <w:r>
                              <w:t xml:space="preserve"> flog gerade heraus</w:t>
                            </w:r>
                          </w:p>
                          <w:p w:rsidR="002C2EFF" w:rsidRDefault="002C2EFF" w:rsidP="002C2EFF">
                            <w:pPr>
                              <w:pStyle w:val="Formatvorlage"/>
                              <w:spacing w:line="360" w:lineRule="auto"/>
                              <w:ind w:left="1276"/>
                            </w:pPr>
                            <w:r>
                              <w:t xml:space="preserve">der </w:t>
                            </w:r>
                            <w:proofErr w:type="spellStart"/>
                            <w:r>
                              <w:t>griffel</w:t>
                            </w:r>
                            <w:proofErr w:type="spellEnd"/>
                            <w:r>
                              <w:t xml:space="preserve"> flog gerade </w:t>
                            </w:r>
                          </w:p>
                          <w:p w:rsidR="002C2EFF" w:rsidRDefault="002C2EFF" w:rsidP="002C2EFF">
                            <w:pPr>
                              <w:pStyle w:val="Formatvorlage"/>
                              <w:spacing w:line="360" w:lineRule="auto"/>
                              <w:ind w:left="1276"/>
                            </w:pPr>
                            <w:r>
                              <w:t xml:space="preserve">der </w:t>
                            </w:r>
                            <w:proofErr w:type="spellStart"/>
                            <w:r>
                              <w:t>griffel</w:t>
                            </w:r>
                            <w:proofErr w:type="spellEnd"/>
                            <w:r>
                              <w:t xml:space="preserve"> flog </w:t>
                            </w:r>
                          </w:p>
                          <w:p w:rsidR="002C2EFF" w:rsidRDefault="002C2EFF" w:rsidP="002C2EFF">
                            <w:pPr>
                              <w:pStyle w:val="Formatvorlage"/>
                              <w:spacing w:line="360" w:lineRule="auto"/>
                              <w:ind w:left="1276"/>
                            </w:pPr>
                            <w:r>
                              <w:t xml:space="preserve">der </w:t>
                            </w:r>
                            <w:proofErr w:type="spellStart"/>
                            <w:r>
                              <w:t>griffel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:rsidR="002C2EFF" w:rsidRDefault="002C2EFF" w:rsidP="002C2EFF">
                            <w:pPr>
                              <w:pStyle w:val="Formatvorlage"/>
                              <w:spacing w:line="360" w:lineRule="auto"/>
                              <w:ind w:left="1276"/>
                            </w:pPr>
                            <w:r>
                              <w:t xml:space="preserve">der </w:t>
                            </w:r>
                          </w:p>
                          <w:bookmarkEnd w:id="0"/>
                          <w:p w:rsidR="00E97ACA" w:rsidRDefault="00E97ACA" w:rsidP="00E97ACA">
                            <w:pPr>
                              <w:pStyle w:val="Formatvorlage"/>
                              <w:spacing w:line="360" w:lineRule="auto"/>
                              <w:ind w:left="142"/>
                            </w:pPr>
                          </w:p>
                          <w:p w:rsidR="00A609B3" w:rsidRPr="00147A88" w:rsidRDefault="00A609B3" w:rsidP="00A609B3">
                            <w:pPr>
                              <w:spacing w:after="0"/>
                              <w:rPr>
                                <w:rFonts w:ascii="Arial Rounded MT Bold" w:hAnsi="Arial Rounded MT Bold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C492C2" id="Textfeld 45" o:spid="_x0000_s1027" type="#_x0000_t202" style="position:absolute;margin-left:24pt;margin-top:526.4pt;width:487.5pt;height:219.9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" filled="f" stroked="f" strokeweight=".5pt">
                <v:textbox>
                  <w:txbxContent>
                    <w:p w:rsidR="00F2292A" w:rsidRDefault="00A609B3" w:rsidP="00B13377">
                      <w:pPr>
                        <w:spacing w:after="60"/>
                        <w:rPr>
                          <w:rFonts w:ascii="Arial Rounded MT Bold" w:hAnsi="Arial Rounded MT Bold"/>
                          <w:sz w:val="18"/>
                        </w:rPr>
                      </w:pPr>
                      <w:r w:rsidRPr="00147A88">
                        <w:rPr>
                          <w:rFonts w:ascii="Arial Rounded MT Bold" w:hAnsi="Arial Rounded MT Bold"/>
                        </w:rPr>
                        <w:t>Aufgabe</w:t>
                      </w:r>
                      <w:r>
                        <w:rPr>
                          <w:rFonts w:ascii="Arial Rounded MT Bold" w:hAnsi="Arial Rounded MT Bold"/>
                          <w:sz w:val="20"/>
                        </w:rPr>
                        <w:t>:</w:t>
                      </w:r>
                      <w:r w:rsidRPr="00147A88">
                        <w:rPr>
                          <w:rFonts w:ascii="Arial Rounded MT Bold" w:hAnsi="Arial Rounded MT Bold"/>
                          <w:sz w:val="18"/>
                        </w:rPr>
                        <w:t xml:space="preserve">  </w:t>
                      </w:r>
                    </w:p>
                    <w:p w:rsidR="002C2EFF" w:rsidRDefault="002C2EFF" w:rsidP="002C2EFF">
                      <w:pPr>
                        <w:pStyle w:val="Formatvorlage"/>
                        <w:spacing w:line="360" w:lineRule="auto"/>
                        <w:ind w:left="1276"/>
                      </w:pPr>
                      <w:bookmarkStart w:id="1" w:name="_GoBack"/>
                      <w:r>
                        <w:t xml:space="preserve">der </w:t>
                      </w:r>
                    </w:p>
                    <w:p w:rsidR="002C2EFF" w:rsidRDefault="002C2EFF" w:rsidP="002C2EFF">
                      <w:pPr>
                        <w:pStyle w:val="Formatvorlage"/>
                        <w:spacing w:line="360" w:lineRule="auto"/>
                        <w:ind w:left="1276"/>
                      </w:pPr>
                      <w:r>
                        <w:t xml:space="preserve">der </w:t>
                      </w:r>
                      <w:proofErr w:type="spellStart"/>
                      <w:r>
                        <w:t>griffel</w:t>
                      </w:r>
                      <w:proofErr w:type="spellEnd"/>
                      <w:r>
                        <w:t xml:space="preserve"> </w:t>
                      </w:r>
                    </w:p>
                    <w:p w:rsidR="002C2EFF" w:rsidRDefault="002C2EFF" w:rsidP="002C2EFF">
                      <w:pPr>
                        <w:pStyle w:val="Formatvorlage"/>
                        <w:spacing w:line="360" w:lineRule="auto"/>
                        <w:ind w:left="1276"/>
                      </w:pPr>
                      <w:r>
                        <w:t xml:space="preserve">der </w:t>
                      </w:r>
                      <w:proofErr w:type="spellStart"/>
                      <w:r>
                        <w:t>griffel</w:t>
                      </w:r>
                      <w:proofErr w:type="spellEnd"/>
                      <w:r>
                        <w:t xml:space="preserve"> flog </w:t>
                      </w:r>
                    </w:p>
                    <w:p w:rsidR="002C2EFF" w:rsidRDefault="002C2EFF" w:rsidP="002C2EFF">
                      <w:pPr>
                        <w:pStyle w:val="Formatvorlage"/>
                        <w:spacing w:line="360" w:lineRule="auto"/>
                        <w:ind w:left="1276"/>
                      </w:pPr>
                      <w:r>
                        <w:t xml:space="preserve">der </w:t>
                      </w:r>
                      <w:proofErr w:type="spellStart"/>
                      <w:r>
                        <w:t>griffel</w:t>
                      </w:r>
                      <w:proofErr w:type="spellEnd"/>
                      <w:r>
                        <w:t xml:space="preserve"> flog gerade </w:t>
                      </w:r>
                    </w:p>
                    <w:p w:rsidR="002C2EFF" w:rsidRDefault="002C2EFF" w:rsidP="002C2EFF">
                      <w:pPr>
                        <w:pStyle w:val="Formatvorlage"/>
                        <w:spacing w:line="360" w:lineRule="auto"/>
                        <w:ind w:left="1276"/>
                      </w:pPr>
                      <w:r>
                        <w:t xml:space="preserve">der </w:t>
                      </w:r>
                      <w:proofErr w:type="spellStart"/>
                      <w:r>
                        <w:t>griffel</w:t>
                      </w:r>
                      <w:proofErr w:type="spellEnd"/>
                      <w:r>
                        <w:t xml:space="preserve"> flog gerade heraus</w:t>
                      </w:r>
                    </w:p>
                    <w:p w:rsidR="002C2EFF" w:rsidRDefault="002C2EFF" w:rsidP="002C2EFF">
                      <w:pPr>
                        <w:pStyle w:val="Formatvorlage"/>
                        <w:spacing w:line="360" w:lineRule="auto"/>
                        <w:ind w:left="1276"/>
                      </w:pPr>
                      <w:r>
                        <w:t xml:space="preserve">der </w:t>
                      </w:r>
                      <w:proofErr w:type="spellStart"/>
                      <w:r>
                        <w:t>griffel</w:t>
                      </w:r>
                      <w:proofErr w:type="spellEnd"/>
                      <w:r>
                        <w:t xml:space="preserve"> flog gerade </w:t>
                      </w:r>
                    </w:p>
                    <w:p w:rsidR="002C2EFF" w:rsidRDefault="002C2EFF" w:rsidP="002C2EFF">
                      <w:pPr>
                        <w:pStyle w:val="Formatvorlage"/>
                        <w:spacing w:line="360" w:lineRule="auto"/>
                        <w:ind w:left="1276"/>
                      </w:pPr>
                      <w:r>
                        <w:t xml:space="preserve">der </w:t>
                      </w:r>
                      <w:proofErr w:type="spellStart"/>
                      <w:r>
                        <w:t>griffel</w:t>
                      </w:r>
                      <w:proofErr w:type="spellEnd"/>
                      <w:r>
                        <w:t xml:space="preserve"> flog </w:t>
                      </w:r>
                    </w:p>
                    <w:p w:rsidR="002C2EFF" w:rsidRDefault="002C2EFF" w:rsidP="002C2EFF">
                      <w:pPr>
                        <w:pStyle w:val="Formatvorlage"/>
                        <w:spacing w:line="360" w:lineRule="auto"/>
                        <w:ind w:left="1276"/>
                      </w:pPr>
                      <w:r>
                        <w:t xml:space="preserve">der </w:t>
                      </w:r>
                      <w:proofErr w:type="spellStart"/>
                      <w:r>
                        <w:t>griffel</w:t>
                      </w:r>
                      <w:proofErr w:type="spellEnd"/>
                      <w:r>
                        <w:t xml:space="preserve"> </w:t>
                      </w:r>
                    </w:p>
                    <w:p w:rsidR="002C2EFF" w:rsidRDefault="002C2EFF" w:rsidP="002C2EFF">
                      <w:pPr>
                        <w:pStyle w:val="Formatvorlage"/>
                        <w:spacing w:line="360" w:lineRule="auto"/>
                        <w:ind w:left="1276"/>
                      </w:pPr>
                      <w:r>
                        <w:t xml:space="preserve">der </w:t>
                      </w:r>
                    </w:p>
                    <w:bookmarkEnd w:id="1"/>
                    <w:p w:rsidR="00E97ACA" w:rsidRDefault="00E97ACA" w:rsidP="00E97ACA">
                      <w:pPr>
                        <w:pStyle w:val="Formatvorlage"/>
                        <w:spacing w:line="360" w:lineRule="auto"/>
                        <w:ind w:left="142"/>
                      </w:pPr>
                    </w:p>
                    <w:p w:rsidR="00A609B3" w:rsidRPr="00147A88" w:rsidRDefault="00A609B3" w:rsidP="00A609B3">
                      <w:pPr>
                        <w:spacing w:after="0"/>
                        <w:rPr>
                          <w:rFonts w:ascii="Arial Rounded MT Bold" w:hAnsi="Arial Rounded MT Bold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B31BC7" w:rsidSect="00064856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AA4" w:rsidRDefault="00710AA4" w:rsidP="00A609B3">
      <w:pPr>
        <w:spacing w:after="0" w:line="240" w:lineRule="auto"/>
      </w:pPr>
      <w:r>
        <w:separator/>
      </w:r>
    </w:p>
  </w:endnote>
  <w:endnote w:type="continuationSeparator" w:id="0">
    <w:p w:rsidR="00710AA4" w:rsidRDefault="00710AA4" w:rsidP="00A60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AA4" w:rsidRDefault="00710AA4" w:rsidP="00A609B3">
      <w:pPr>
        <w:spacing w:after="0" w:line="240" w:lineRule="auto"/>
      </w:pPr>
      <w:r>
        <w:separator/>
      </w:r>
    </w:p>
  </w:footnote>
  <w:footnote w:type="continuationSeparator" w:id="0">
    <w:p w:rsidR="00710AA4" w:rsidRDefault="00710AA4" w:rsidP="00A609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9B3" w:rsidRDefault="00A609B3">
    <w:pPr>
      <w:pStyle w:val="Kopfzeile"/>
    </w:pPr>
    <w:r>
      <w:rPr>
        <w:noProof/>
        <w:lang w:eastAsia="de-DE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A7E9846" wp14:editId="75A4897F">
              <wp:simplePos x="0" y="0"/>
              <wp:positionH relativeFrom="column">
                <wp:posOffset>152400</wp:posOffset>
              </wp:positionH>
              <wp:positionV relativeFrom="paragraph">
                <wp:posOffset>111529</wp:posOffset>
              </wp:positionV>
              <wp:extent cx="6479675" cy="9684500"/>
              <wp:effectExtent l="0" t="0" r="16510" b="0"/>
              <wp:wrapNone/>
              <wp:docPr id="49" name="Gruppieren 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79675" cy="9684500"/>
                        <a:chOff x="0" y="0"/>
                        <a:chExt cx="6479675" cy="9684500"/>
                      </a:xfrm>
                    </wpg:grpSpPr>
                    <wpg:grpSp>
                      <wpg:cNvPr id="32" name="Gruppieren 32"/>
                      <wpg:cNvGrpSpPr/>
                      <wpg:grpSpPr>
                        <a:xfrm>
                          <a:off x="0" y="0"/>
                          <a:ext cx="6479675" cy="4701020"/>
                          <a:chOff x="0" y="0"/>
                          <a:chExt cx="6479675" cy="4701020"/>
                        </a:xfrm>
                      </wpg:grpSpPr>
                      <wpg:grpSp>
                        <wpg:cNvPr id="13" name="Gruppieren 13"/>
                        <wpg:cNvGrpSpPr/>
                        <wpg:grpSpPr>
                          <a:xfrm>
                            <a:off x="0" y="0"/>
                            <a:ext cx="6479675" cy="4679950"/>
                            <a:chOff x="0" y="0"/>
                            <a:chExt cx="6480000" cy="4680000"/>
                          </a:xfrm>
                        </wpg:grpSpPr>
                        <wpg:grpSp>
                          <wpg:cNvPr id="8" name="Gruppieren 8"/>
                          <wpg:cNvGrpSpPr/>
                          <wpg:grpSpPr>
                            <a:xfrm>
                              <a:off x="0" y="0"/>
                              <a:ext cx="6480000" cy="4680000"/>
                              <a:chOff x="0" y="0"/>
                              <a:chExt cx="6480000" cy="4680000"/>
                            </a:xfrm>
                          </wpg:grpSpPr>
                          <wps:wsp>
                            <wps:cNvPr id="1" name="Rechteck: abgerundete Ecken 1"/>
                            <wps:cNvSpPr/>
                            <wps:spPr>
                              <a:xfrm>
                                <a:off x="0" y="0"/>
                                <a:ext cx="6480000" cy="4680000"/>
                              </a:xfrm>
                              <a:prstGeom prst="roundRect">
                                <a:avLst>
                                  <a:gd name="adj" fmla="val 2717"/>
                                </a:avLst>
                              </a:prstGeom>
                              <a:solidFill>
                                <a:srgbClr val="C00000"/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" name="Rechteck: abgerundete Ecken 2"/>
                            <wps:cNvSpPr/>
                            <wps:spPr>
                              <a:xfrm>
                                <a:off x="152400" y="110836"/>
                                <a:ext cx="899795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" name="Rechteck: abgerundete Ecken 3"/>
                            <wps:cNvSpPr/>
                            <wps:spPr>
                              <a:xfrm>
                                <a:off x="5444836" y="110836"/>
                                <a:ext cx="900000" cy="900000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Rechteck: abgerundete Ecken 4"/>
                            <wps:cNvSpPr/>
                            <wps:spPr>
                              <a:xfrm>
                                <a:off x="1149927" y="110836"/>
                                <a:ext cx="4197928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" name="Rechteck: abgerundete Ecken 5"/>
                            <wps:cNvSpPr/>
                            <wps:spPr>
                              <a:xfrm>
                                <a:off x="152400" y="1115291"/>
                                <a:ext cx="6192000" cy="3456000"/>
                              </a:xfrm>
                              <a:prstGeom prst="roundRect">
                                <a:avLst>
                                  <a:gd name="adj" fmla="val 4541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31" name="Grafik 31" descr="login ico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3044" y="161925"/>
                              <a:ext cx="770255" cy="770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9" name="Textfeld 9"/>
                          <wps:cNvSpPr txBox="1"/>
                          <wps:spPr>
                            <a:xfrm>
                              <a:off x="5450198" y="114300"/>
                              <a:ext cx="899720" cy="899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A609B3" w:rsidP="00A609B3">
                                <w:pPr>
                                  <w:spacing w:after="0"/>
                                  <w:jc w:val="center"/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</w:pPr>
                                <w:proofErr w:type="spellStart"/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S</w:t>
                                </w:r>
                                <w:r w:rsidR="00EF4BC5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t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B</w:t>
                                </w:r>
                                <w:proofErr w:type="spellEnd"/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 xml:space="preserve"> </w:t>
                                </w:r>
                                <w:r w:rsidR="002C2EFF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13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Textfeld 10"/>
                          <wps:cNvSpPr txBox="1"/>
                          <wps:spPr>
                            <a:xfrm>
                              <a:off x="1152525" y="114300"/>
                              <a:ext cx="4194950" cy="899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E97ACA" w:rsidP="00A609B3">
                                <w:pPr>
                                  <w:spacing w:after="0"/>
                                  <w:jc w:val="center"/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</w:pPr>
                                <w:r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Oberreihe –</w:t>
                                </w:r>
                                <w:r w:rsidR="008262B9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 xml:space="preserve"> </w:t>
                                </w:r>
                                <w:r w:rsidR="002C2EFF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Pyramide</w:t>
                                </w:r>
                                <w:r w:rsidR="00F2292A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 xml:space="preserve"> 02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Textfeld 11"/>
                          <wps:cNvSpPr txBox="1"/>
                          <wps:spPr>
                            <a:xfrm>
                              <a:off x="152394" y="1114400"/>
                              <a:ext cx="6191985" cy="61051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Einstellungen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18"/>
                                  </w:rPr>
                                  <w:t xml:space="preserve">: 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Schriftart:</w:t>
                                </w:r>
                                <w:r w:rsidRPr="00147A88"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Courier New 12 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tabs>
                                    <w:tab w:val="left" w:pos="1418"/>
                                  </w:tabs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Vorbereitung</w:t>
                                </w:r>
                                <w:r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Fußzeile beschriften mit Name, Klasse, Datum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sz w:val="22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Speichern unter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2"/>
                                  </w:rPr>
                                  <w:t>Dein Laufwerk → Ordner „Tastschreiben-Übung“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7" name="Gruppieren 27"/>
                        <wpg:cNvGrpSpPr/>
                        <wpg:grpSpPr>
                          <a:xfrm>
                            <a:off x="4426527" y="4558145"/>
                            <a:ext cx="1778000" cy="142875"/>
                            <a:chOff x="0" y="0"/>
                            <a:chExt cx="1778000" cy="142875"/>
                          </a:xfrm>
                        </wpg:grpSpPr>
                        <pic:pic xmlns:pic="http://schemas.openxmlformats.org/drawingml/2006/picture">
                          <pic:nvPicPr>
                            <pic:cNvPr id="6" name="Grafik 6" descr="C:\Users\Birgit\AppData\Local\Microsoft\Windows\INetCacheContent.Word\Kompakt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16000" y="0"/>
                              <a:ext cx="762000" cy="142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26" name="Textfeld 26"/>
                          <wps:cNvSpPr txBox="1"/>
                          <wps:spPr>
                            <a:xfrm>
                              <a:off x="0" y="16933"/>
                              <a:ext cx="1075055" cy="1047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A609B3" w:rsidRDefault="00A609B3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</w:pPr>
                                <w:r w:rsidRPr="00A609B3"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  <w:t>Fachlehrerseite.de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grpSp>
                    <wpg:grpSp>
                      <wpg:cNvPr id="33" name="Gruppieren 33"/>
                      <wpg:cNvGrpSpPr/>
                      <wpg:grpSpPr>
                        <a:xfrm>
                          <a:off x="0" y="4983480"/>
                          <a:ext cx="6479675" cy="4701020"/>
                          <a:chOff x="0" y="0"/>
                          <a:chExt cx="6479675" cy="4701020"/>
                        </a:xfrm>
                      </wpg:grpSpPr>
                      <wpg:grpSp>
                        <wpg:cNvPr id="34" name="Gruppieren 34"/>
                        <wpg:cNvGrpSpPr/>
                        <wpg:grpSpPr>
                          <a:xfrm>
                            <a:off x="0" y="0"/>
                            <a:ext cx="6479675" cy="4679950"/>
                            <a:chOff x="0" y="0"/>
                            <a:chExt cx="6480000" cy="4680000"/>
                          </a:xfrm>
                        </wpg:grpSpPr>
                        <wpg:grpSp>
                          <wpg:cNvPr id="35" name="Gruppieren 35"/>
                          <wpg:cNvGrpSpPr/>
                          <wpg:grpSpPr>
                            <a:xfrm>
                              <a:off x="0" y="0"/>
                              <a:ext cx="6480000" cy="4680000"/>
                              <a:chOff x="0" y="0"/>
                              <a:chExt cx="6480000" cy="4680000"/>
                            </a:xfrm>
                          </wpg:grpSpPr>
                          <wps:wsp>
                            <wps:cNvPr id="36" name="Rechteck: abgerundete Ecken 36"/>
                            <wps:cNvSpPr/>
                            <wps:spPr>
                              <a:xfrm>
                                <a:off x="0" y="0"/>
                                <a:ext cx="6480000" cy="4680000"/>
                              </a:xfrm>
                              <a:prstGeom prst="roundRect">
                                <a:avLst>
                                  <a:gd name="adj" fmla="val 2717"/>
                                </a:avLst>
                              </a:prstGeom>
                              <a:solidFill>
                                <a:srgbClr val="C00000"/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7" name="Rechteck: abgerundete Ecken 37"/>
                            <wps:cNvSpPr/>
                            <wps:spPr>
                              <a:xfrm>
                                <a:off x="152400" y="110836"/>
                                <a:ext cx="899795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8" name="Rechteck: abgerundete Ecken 38"/>
                            <wps:cNvSpPr/>
                            <wps:spPr>
                              <a:xfrm>
                                <a:off x="5444836" y="110836"/>
                                <a:ext cx="900000" cy="900000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9" name="Rechteck: abgerundete Ecken 39"/>
                            <wps:cNvSpPr/>
                            <wps:spPr>
                              <a:xfrm>
                                <a:off x="1149927" y="110836"/>
                                <a:ext cx="4197928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0" name="Rechteck: abgerundete Ecken 40"/>
                            <wps:cNvSpPr/>
                            <wps:spPr>
                              <a:xfrm>
                                <a:off x="152400" y="1115291"/>
                                <a:ext cx="6192000" cy="3456000"/>
                              </a:xfrm>
                              <a:prstGeom prst="roundRect">
                                <a:avLst>
                                  <a:gd name="adj" fmla="val 4541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41" name="Grafik 41" descr="login ico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3044" y="161925"/>
                              <a:ext cx="770255" cy="770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42" name="Textfeld 42"/>
                          <wps:cNvSpPr txBox="1"/>
                          <wps:spPr>
                            <a:xfrm>
                              <a:off x="5450198" y="114300"/>
                              <a:ext cx="899720" cy="899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A609B3" w:rsidP="00A609B3">
                                <w:pPr>
                                  <w:spacing w:after="0"/>
                                  <w:jc w:val="center"/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</w:pPr>
                                <w:proofErr w:type="spellStart"/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S</w:t>
                                </w:r>
                                <w:r w:rsidR="00EF4BC5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t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B</w:t>
                                </w:r>
                                <w:proofErr w:type="spellEnd"/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 xml:space="preserve"> </w:t>
                                </w:r>
                                <w:r w:rsidR="00E97ACA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1</w:t>
                                </w:r>
                                <w:r w:rsidR="002C2EFF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Textfeld 43"/>
                          <wps:cNvSpPr txBox="1"/>
                          <wps:spPr>
                            <a:xfrm>
                              <a:off x="1152525" y="114300"/>
                              <a:ext cx="4194950" cy="899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E97ACA" w:rsidP="00E97ACA">
                                <w:pPr>
                                  <w:spacing w:after="0"/>
                                  <w:jc w:val="center"/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</w:pPr>
                                <w:r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Oberreihe –</w:t>
                                </w:r>
                                <w:r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 xml:space="preserve"> </w:t>
                                </w:r>
                                <w:r w:rsidR="002C2EFF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Pyramide 03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Textfeld 44"/>
                          <wps:cNvSpPr txBox="1"/>
                          <wps:spPr>
                            <a:xfrm>
                              <a:off x="152394" y="1114281"/>
                              <a:ext cx="6191985" cy="66320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Einstellungen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18"/>
                                  </w:rPr>
                                  <w:t xml:space="preserve">: 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Schriftart:</w:t>
                                </w:r>
                                <w:r w:rsidRPr="00147A88"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Courier New 12 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tabs>
                                    <w:tab w:val="left" w:pos="1418"/>
                                  </w:tabs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Vorbereitung</w:t>
                                </w:r>
                                <w:r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Fußzeile beschriften mit Name, Klasse, Datum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sz w:val="22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Speichern unter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2"/>
                                  </w:rPr>
                                  <w:t>Dein Laufwerk → Ordner „Tastschreiben-Übung“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6" name="Gruppieren 46"/>
                        <wpg:cNvGrpSpPr/>
                        <wpg:grpSpPr>
                          <a:xfrm>
                            <a:off x="4426527" y="4558145"/>
                            <a:ext cx="1778000" cy="142875"/>
                            <a:chOff x="0" y="0"/>
                            <a:chExt cx="1778000" cy="142875"/>
                          </a:xfrm>
                        </wpg:grpSpPr>
                        <pic:pic xmlns:pic="http://schemas.openxmlformats.org/drawingml/2006/picture">
                          <pic:nvPicPr>
                            <pic:cNvPr id="47" name="Grafik 47" descr="C:\Users\Birgit\AppData\Local\Microsoft\Windows\INetCacheContent.Word\Kompakt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16000" y="0"/>
                              <a:ext cx="762000" cy="142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48" name="Textfeld 48"/>
                          <wps:cNvSpPr txBox="1"/>
                          <wps:spPr>
                            <a:xfrm>
                              <a:off x="0" y="16933"/>
                              <a:ext cx="1075055" cy="1047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A609B3" w:rsidRDefault="00A609B3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</w:pPr>
                                <w:r w:rsidRPr="00A609B3"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  <w:t>Fachlehrerseite.de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w14:anchorId="4A7E9846" id="Gruppieren 49" o:spid="_x0000_s1028" style="position:absolute;margin-left:12pt;margin-top:8.8pt;width:510.2pt;height:762.55pt;z-index:251659264" coordsize="64796,968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">
              <v:group id="Gruppieren 32" o:spid="_x0000_s1029" style="position:absolute;width:64796;height:47010" coordsize="64796,47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<v:group id="Gruppieren 13" o:spid="_x0000_s1030" style="position:absolute;width:64796;height:46799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uppieren 8" o:spid="_x0000_s1031" style="position:absolute;width:64800;height:46800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roundrect id="Rechteck: abgerundete Ecken 1" o:spid="_x0000_s1032" style="position:absolute;width:64800;height:46800;visibility:visible;mso-wrap-style:square;v-text-anchor:middle" arcsize="178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" fillcolor="#c00000" strokecolor="#c00000" strokeweight="1pt">
                      <v:stroke joinstyle="miter"/>
                    </v:roundrect>
                    <v:roundrect id="Rechteck: abgerundete Ecken 2" o:spid="_x0000_s1033" style="position:absolute;left:1524;top:1108;width:8997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" fillcolor="white [3201]" strokecolor="white [3212]" strokeweight="1pt">
                      <v:stroke joinstyle="miter"/>
                    </v:roundrect>
                    <v:roundrect id="Rechteck: abgerundete Ecken 3" o:spid="_x0000_s1034" style="position:absolute;left:54448;top:1108;width:9000;height:9000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" fillcolor="white [3201]" strokecolor="white [3212]" strokeweight="1pt">
                      <v:stroke joinstyle="miter"/>
                    </v:roundrect>
                    <v:roundrect id="Rechteck: abgerundete Ecken 4" o:spid="_x0000_s1035" style="position:absolute;left:11499;top:1108;width:41979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" fillcolor="white [3201]" strokecolor="white [3212]" strokeweight="1pt">
                      <v:stroke joinstyle="miter"/>
                    </v:roundrect>
                    <v:roundrect id="Rechteck: abgerundete Ecken 5" o:spid="_x0000_s1036" style="position:absolute;left:1524;top:11152;width:61920;height:34560;visibility:visible;mso-wrap-style:square;v-text-anchor:middle" arcsize="297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" fillcolor="white [3201]" strokecolor="white [3212]" strokeweight="1pt">
                      <v:stroke joinstyle="miter"/>
                    </v:roundrect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 31" o:spid="_x0000_s1037" type="#_x0000_t75" alt="login icon" style="position:absolute;left:2130;top:1619;width:7702;height:77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">
                    <v:imagedata r:id="rId3" o:title="login icon"/>
                    <v:path arrowok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9" o:spid="_x0000_s1038" type="#_x0000_t202" style="position:absolute;left:54501;top:1143;width:8998;height:8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" filled="f" stroked="f" strokeweight=".5pt">
                    <v:textbox>
                      <w:txbxContent>
                        <w:p w:rsidR="00A609B3" w:rsidRPr="00147A88" w:rsidRDefault="00A609B3" w:rsidP="00A609B3">
                          <w:pPr>
                            <w:spacing w:after="0"/>
                            <w:jc w:val="center"/>
                            <w:rPr>
                              <w:rFonts w:ascii="Arial Rounded MT Bold" w:hAnsi="Arial Rounded MT Bold"/>
                              <w:sz w:val="32"/>
                            </w:rPr>
                          </w:pPr>
                          <w:proofErr w:type="spellStart"/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>S</w:t>
                          </w:r>
                          <w:r w:rsidR="00EF4BC5">
                            <w:rPr>
                              <w:rFonts w:ascii="Arial Rounded MT Bold" w:hAnsi="Arial Rounded MT Bold"/>
                              <w:sz w:val="32"/>
                            </w:rPr>
                            <w:t>t</w:t>
                          </w:r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>B</w:t>
                          </w:r>
                          <w:proofErr w:type="spellEnd"/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 xml:space="preserve"> </w:t>
                          </w:r>
                          <w:r w:rsidR="002C2EFF">
                            <w:rPr>
                              <w:rFonts w:ascii="Arial Rounded MT Bold" w:hAnsi="Arial Rounded MT Bold"/>
                              <w:sz w:val="32"/>
                            </w:rPr>
                            <w:t>13</w:t>
                          </w:r>
                        </w:p>
                      </w:txbxContent>
                    </v:textbox>
                  </v:shape>
                  <v:shape id="Textfeld 10" o:spid="_x0000_s1039" type="#_x0000_t202" style="position:absolute;left:11525;top:1143;width:41949;height:8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" filled="f" stroked="f" strokeweight=".5pt">
                    <v:textbox>
                      <w:txbxContent>
                        <w:p w:rsidR="00A609B3" w:rsidRPr="00147A88" w:rsidRDefault="00E97ACA" w:rsidP="00A609B3">
                          <w:pPr>
                            <w:spacing w:after="0"/>
                            <w:jc w:val="center"/>
                            <w:rPr>
                              <w:rFonts w:ascii="Arial Rounded MT Bold" w:hAnsi="Arial Rounded MT Bold"/>
                              <w:sz w:val="32"/>
                            </w:rPr>
                          </w:pPr>
                          <w:r>
                            <w:rPr>
                              <w:rFonts w:ascii="Arial Rounded MT Bold" w:hAnsi="Arial Rounded MT Bold"/>
                              <w:sz w:val="32"/>
                            </w:rPr>
                            <w:t>Oberreihe –</w:t>
                          </w:r>
                          <w:r w:rsidR="008262B9">
                            <w:rPr>
                              <w:rFonts w:ascii="Arial Rounded MT Bold" w:hAnsi="Arial Rounded MT Bold"/>
                              <w:sz w:val="32"/>
                            </w:rPr>
                            <w:t xml:space="preserve"> </w:t>
                          </w:r>
                          <w:r w:rsidR="002C2EFF">
                            <w:rPr>
                              <w:rFonts w:ascii="Arial Rounded MT Bold" w:hAnsi="Arial Rounded MT Bold"/>
                              <w:sz w:val="32"/>
                            </w:rPr>
                            <w:t>Pyramide</w:t>
                          </w:r>
                          <w:r w:rsidR="00F2292A">
                            <w:rPr>
                              <w:rFonts w:ascii="Arial Rounded MT Bold" w:hAnsi="Arial Rounded MT Bold"/>
                              <w:sz w:val="32"/>
                            </w:rPr>
                            <w:t xml:space="preserve"> 02</w:t>
                          </w:r>
                        </w:p>
                      </w:txbxContent>
                    </v:textbox>
                  </v:shape>
                  <v:shape id="Textfeld 11" o:spid="_x0000_s1040" type="#_x0000_t202" style="position:absolute;left:1523;top:11144;width:61920;height:6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    <v:textbox>
                      <w:txbxContent>
                        <w:p w:rsidR="00A609B3" w:rsidRPr="00147A88" w:rsidRDefault="00A609B3" w:rsidP="00A609B3">
                          <w:pPr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Einstellungen</w:t>
                          </w:r>
                          <w:r w:rsidRPr="00147A88">
                            <w:rPr>
                              <w:rFonts w:ascii="Arial Rounded MT Bold" w:hAnsi="Arial Rounded MT Bold"/>
                              <w:sz w:val="18"/>
                            </w:rPr>
                            <w:t xml:space="preserve">:  </w:t>
                          </w:r>
                          <w:r w:rsidRPr="00147A88">
                            <w:rPr>
                              <w:sz w:val="20"/>
                            </w:rPr>
                            <w:t>Schriftart:</w:t>
                          </w:r>
                          <w:r w:rsidRPr="00147A88">
                            <w:rPr>
                              <w:sz w:val="16"/>
                            </w:rPr>
                            <w:t xml:space="preserve"> </w:t>
                          </w:r>
                          <w:r w:rsidRPr="00147A88">
                            <w:rPr>
                              <w:sz w:val="20"/>
                            </w:rPr>
                            <w:t xml:space="preserve">Courier New 12 </w:t>
                          </w:r>
                        </w:p>
                        <w:p w:rsidR="00A609B3" w:rsidRPr="00147A88" w:rsidRDefault="00A609B3" w:rsidP="00A609B3">
                          <w:pPr>
                            <w:tabs>
                              <w:tab w:val="left" w:pos="1418"/>
                            </w:tabs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Vorbereitung</w:t>
                          </w:r>
                          <w:r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0"/>
                            </w:rPr>
                            <w:t>Fußzeile beschriften mit Name, Klasse, Datum</w:t>
                          </w:r>
                        </w:p>
                        <w:p w:rsidR="00A609B3" w:rsidRPr="00147A88" w:rsidRDefault="00A609B3" w:rsidP="00A609B3">
                          <w:pPr>
                            <w:spacing w:after="0"/>
                            <w:rPr>
                              <w:sz w:val="22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Speichern unter</w:t>
                          </w:r>
                          <w:r w:rsidRPr="00147A88"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2"/>
                            </w:rPr>
                            <w:t>Dein Laufwerk → Ordner „Tastschreiben-Übung“</w:t>
                          </w:r>
                        </w:p>
                        <w:p w:rsidR="00A609B3" w:rsidRPr="00147A88" w:rsidRDefault="00A609B3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sz w:val="20"/>
                            </w:rPr>
                          </w:pPr>
                        </w:p>
                      </w:txbxContent>
                    </v:textbox>
                  </v:shape>
                </v:group>
                <v:group id="Gruppieren 27" o:spid="_x0000_s1041" style="position:absolute;left:44265;top:45581;width:17780;height:1429" coordsize="17780,1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Grafik 6" o:spid="_x0000_s1042" type="#_x0000_t75" style="position:absolute;left:10160;width:7620;height:1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">
                    <v:imagedata r:id="rId4" o:title="Kompakt"/>
                    <v:path arrowok="t"/>
                  </v:shape>
                  <v:shape id="Textfeld 26" o:spid="_x0000_s1043" type="#_x0000_t202" style="position:absolute;top:169;width:10750;height:1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" filled="f" stroked="f" strokeweight=".5pt">
                    <v:textbox inset="0,0,0,0">
                      <w:txbxContent>
                        <w:p w:rsidR="00A609B3" w:rsidRPr="00A609B3" w:rsidRDefault="00A609B3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</w:pPr>
                          <w:r w:rsidRPr="00A609B3"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  <w:t>Fachlehrerseite.de</w:t>
                          </w:r>
                        </w:p>
                      </w:txbxContent>
                    </v:textbox>
                  </v:shape>
                </v:group>
              </v:group>
              <v:group id="Gruppieren 33" o:spid="_x0000_s1044" style="position:absolute;top:49834;width:64796;height:47011" coordsize="64796,47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<v:group id="Gruppieren 34" o:spid="_x0000_s1045" style="position:absolute;width:64796;height:46799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group id="Gruppieren 35" o:spid="_x0000_s1046" style="position:absolute;width:64800;height:46800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<v:roundrect id="Rechteck: abgerundete Ecken 36" o:spid="_x0000_s1047" style="position:absolute;width:64800;height:46800;visibility:visible;mso-wrap-style:square;v-text-anchor:middle" arcsize="178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" fillcolor="#c00000" strokecolor="#c00000" strokeweight="1pt">
                      <v:stroke joinstyle="miter"/>
                    </v:roundrect>
                    <v:roundrect id="Rechteck: abgerundete Ecken 37" o:spid="_x0000_s1048" style="position:absolute;left:1524;top:1108;width:8997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" fillcolor="white [3201]" strokecolor="white [3212]" strokeweight="1pt">
                      <v:stroke joinstyle="miter"/>
                    </v:roundrect>
                    <v:roundrect id="Rechteck: abgerundete Ecken 38" o:spid="_x0000_s1049" style="position:absolute;left:54448;top:1108;width:9000;height:9000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" fillcolor="white [3201]" strokecolor="white [3212]" strokeweight="1pt">
                      <v:stroke joinstyle="miter"/>
                    </v:roundrect>
                    <v:roundrect id="Rechteck: abgerundete Ecken 39" o:spid="_x0000_s1050" style="position:absolute;left:11499;top:1108;width:41979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" fillcolor="white [3201]" strokecolor="white [3212]" strokeweight="1pt">
                      <v:stroke joinstyle="miter"/>
                    </v:roundrect>
                    <v:roundrect id="Rechteck: abgerundete Ecken 40" o:spid="_x0000_s1051" style="position:absolute;left:1524;top:11152;width:61920;height:34560;visibility:visible;mso-wrap-style:square;v-text-anchor:middle" arcsize="297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" fillcolor="white [3201]" strokecolor="white [3212]" strokeweight="1pt">
                      <v:stroke joinstyle="miter"/>
                    </v:roundrect>
                  </v:group>
                  <v:shape id="Grafik 41" o:spid="_x0000_s1052" type="#_x0000_t75" alt="login icon" style="position:absolute;left:2130;top:1619;width:7702;height:77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">
                    <v:imagedata r:id="rId3" o:title="login icon"/>
                    <v:path arrowok="t"/>
                  </v:shape>
                  <v:shape id="Textfeld 42" o:spid="_x0000_s1053" type="#_x0000_t202" style="position:absolute;left:54501;top:1143;width:8998;height:8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" filled="f" stroked="f" strokeweight=".5pt">
                    <v:textbox>
                      <w:txbxContent>
                        <w:p w:rsidR="00A609B3" w:rsidRPr="00147A88" w:rsidRDefault="00A609B3" w:rsidP="00A609B3">
                          <w:pPr>
                            <w:spacing w:after="0"/>
                            <w:jc w:val="center"/>
                            <w:rPr>
                              <w:rFonts w:ascii="Arial Rounded MT Bold" w:hAnsi="Arial Rounded MT Bold"/>
                              <w:sz w:val="32"/>
                            </w:rPr>
                          </w:pPr>
                          <w:proofErr w:type="spellStart"/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>S</w:t>
                          </w:r>
                          <w:r w:rsidR="00EF4BC5">
                            <w:rPr>
                              <w:rFonts w:ascii="Arial Rounded MT Bold" w:hAnsi="Arial Rounded MT Bold"/>
                              <w:sz w:val="32"/>
                            </w:rPr>
                            <w:t>t</w:t>
                          </w:r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>B</w:t>
                          </w:r>
                          <w:proofErr w:type="spellEnd"/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 xml:space="preserve"> </w:t>
                          </w:r>
                          <w:r w:rsidR="00E97ACA">
                            <w:rPr>
                              <w:rFonts w:ascii="Arial Rounded MT Bold" w:hAnsi="Arial Rounded MT Bold"/>
                              <w:sz w:val="32"/>
                            </w:rPr>
                            <w:t>1</w:t>
                          </w:r>
                          <w:r w:rsidR="002C2EFF">
                            <w:rPr>
                              <w:rFonts w:ascii="Arial Rounded MT Bold" w:hAnsi="Arial Rounded MT Bold"/>
                              <w:sz w:val="32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feld 43" o:spid="_x0000_s1054" type="#_x0000_t202" style="position:absolute;left:11525;top:1143;width:41949;height:8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" filled="f" stroked="f" strokeweight=".5pt">
                    <v:textbox>
                      <w:txbxContent>
                        <w:p w:rsidR="00A609B3" w:rsidRPr="00147A88" w:rsidRDefault="00E97ACA" w:rsidP="00E97ACA">
                          <w:pPr>
                            <w:spacing w:after="0"/>
                            <w:jc w:val="center"/>
                            <w:rPr>
                              <w:rFonts w:ascii="Arial Rounded MT Bold" w:hAnsi="Arial Rounded MT Bold"/>
                              <w:sz w:val="32"/>
                            </w:rPr>
                          </w:pPr>
                          <w:r>
                            <w:rPr>
                              <w:rFonts w:ascii="Arial Rounded MT Bold" w:hAnsi="Arial Rounded MT Bold"/>
                              <w:sz w:val="32"/>
                            </w:rPr>
                            <w:t>Oberreihe –</w:t>
                          </w:r>
                          <w:r>
                            <w:rPr>
                              <w:rFonts w:ascii="Arial Rounded MT Bold" w:hAnsi="Arial Rounded MT Bold"/>
                              <w:sz w:val="32"/>
                            </w:rPr>
                            <w:t xml:space="preserve"> </w:t>
                          </w:r>
                          <w:r w:rsidR="002C2EFF">
                            <w:rPr>
                              <w:rFonts w:ascii="Arial Rounded MT Bold" w:hAnsi="Arial Rounded MT Bold"/>
                              <w:sz w:val="32"/>
                            </w:rPr>
                            <w:t>Pyramide 03</w:t>
                          </w:r>
                        </w:p>
                      </w:txbxContent>
                    </v:textbox>
                  </v:shape>
                  <v:shape id="Textfeld 44" o:spid="_x0000_s1055" type="#_x0000_t202" style="position:absolute;left:1523;top:11142;width:61920;height:6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" filled="f" stroked="f" strokeweight=".5pt">
                    <v:textbox>
                      <w:txbxContent>
                        <w:p w:rsidR="00A609B3" w:rsidRPr="00147A88" w:rsidRDefault="00A609B3" w:rsidP="00A609B3">
                          <w:pPr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Einstellungen</w:t>
                          </w:r>
                          <w:r w:rsidRPr="00147A88">
                            <w:rPr>
                              <w:rFonts w:ascii="Arial Rounded MT Bold" w:hAnsi="Arial Rounded MT Bold"/>
                              <w:sz w:val="18"/>
                            </w:rPr>
                            <w:t xml:space="preserve">:  </w:t>
                          </w:r>
                          <w:r w:rsidRPr="00147A88">
                            <w:rPr>
                              <w:sz w:val="20"/>
                            </w:rPr>
                            <w:t>Schriftart:</w:t>
                          </w:r>
                          <w:r w:rsidRPr="00147A88">
                            <w:rPr>
                              <w:sz w:val="16"/>
                            </w:rPr>
                            <w:t xml:space="preserve"> </w:t>
                          </w:r>
                          <w:r w:rsidRPr="00147A88">
                            <w:rPr>
                              <w:sz w:val="20"/>
                            </w:rPr>
                            <w:t xml:space="preserve">Courier New 12 </w:t>
                          </w:r>
                        </w:p>
                        <w:p w:rsidR="00A609B3" w:rsidRPr="00147A88" w:rsidRDefault="00A609B3" w:rsidP="00A609B3">
                          <w:pPr>
                            <w:tabs>
                              <w:tab w:val="left" w:pos="1418"/>
                            </w:tabs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Vorbereitung</w:t>
                          </w:r>
                          <w:r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0"/>
                            </w:rPr>
                            <w:t>Fußzeile beschriften mit Name, Klasse, Datum</w:t>
                          </w:r>
                        </w:p>
                        <w:p w:rsidR="00A609B3" w:rsidRPr="00147A88" w:rsidRDefault="00A609B3" w:rsidP="00A609B3">
                          <w:pPr>
                            <w:spacing w:after="0"/>
                            <w:rPr>
                              <w:sz w:val="22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Speichern unter</w:t>
                          </w:r>
                          <w:r w:rsidRPr="00147A88"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2"/>
                            </w:rPr>
                            <w:t>Dein Laufwerk → Ordner „Tastschreiben-Übung“</w:t>
                          </w:r>
                        </w:p>
                        <w:p w:rsidR="00A609B3" w:rsidRPr="00147A88" w:rsidRDefault="00A609B3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sz w:val="20"/>
                            </w:rPr>
                          </w:pPr>
                        </w:p>
                      </w:txbxContent>
                    </v:textbox>
                  </v:shape>
                </v:group>
                <v:group id="Gruppieren 46" o:spid="_x0000_s1056" style="position:absolute;left:44265;top:45581;width:17780;height:1429" coordsize="17780,1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shape id="Grafik 47" o:spid="_x0000_s1057" type="#_x0000_t75" style="position:absolute;left:10160;width:7620;height:1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">
                    <v:imagedata r:id="rId4" o:title="Kompakt"/>
                    <v:path arrowok="t"/>
                  </v:shape>
                  <v:shape id="Textfeld 48" o:spid="_x0000_s1058" type="#_x0000_t202" style="position:absolute;top:169;width:10750;height:1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" filled="f" stroked="f" strokeweight=".5pt">
                    <v:textbox inset="0,0,0,0">
                      <w:txbxContent>
                        <w:p w:rsidR="00A609B3" w:rsidRPr="00A609B3" w:rsidRDefault="00A609B3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</w:pPr>
                          <w:r w:rsidRPr="00A609B3"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  <w:t>Fachlehrerseite.de</w:t>
                          </w:r>
                        </w:p>
                      </w:txbxContent>
                    </v:textbox>
                  </v:shape>
                </v:group>
              </v:group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AA4"/>
    <w:rsid w:val="00064856"/>
    <w:rsid w:val="00147A88"/>
    <w:rsid w:val="00180FBB"/>
    <w:rsid w:val="001C3F4B"/>
    <w:rsid w:val="001E5E2D"/>
    <w:rsid w:val="0022253F"/>
    <w:rsid w:val="002557AA"/>
    <w:rsid w:val="002C2EFF"/>
    <w:rsid w:val="0036402A"/>
    <w:rsid w:val="004A61E3"/>
    <w:rsid w:val="00710AA4"/>
    <w:rsid w:val="008262B9"/>
    <w:rsid w:val="00945764"/>
    <w:rsid w:val="00A609B3"/>
    <w:rsid w:val="00B13377"/>
    <w:rsid w:val="00B31BC7"/>
    <w:rsid w:val="00E97ACA"/>
    <w:rsid w:val="00EF4BC5"/>
    <w:rsid w:val="00F22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385821"/>
  <w15:chartTrackingRefBased/>
  <w15:docId w15:val="{55829EB3-C3FB-4168-864B-06F96F6F9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Theme="minorHAnsi" w:hAnsi="Courier New" w:cs="Courier New"/>
        <w:sz w:val="24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rd">
    <w:name w:val="Normal"/>
    <w:qFormat/>
    <w:rsid w:val="00A609B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180FBB"/>
    <w:pPr>
      <w:pBdr>
        <w:bottom w:val="single" w:sz="18" w:space="1" w:color="auto"/>
      </w:pBdr>
      <w:spacing w:after="72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80F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fzeile">
    <w:name w:val="header"/>
    <w:basedOn w:val="Standard"/>
    <w:link w:val="KopfzeileZchn"/>
    <w:uiPriority w:val="99"/>
    <w:unhideWhenUsed/>
    <w:rsid w:val="00A60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609B3"/>
  </w:style>
  <w:style w:type="paragraph" w:styleId="Fuzeile">
    <w:name w:val="footer"/>
    <w:basedOn w:val="Standard"/>
    <w:link w:val="FuzeileZchn"/>
    <w:uiPriority w:val="99"/>
    <w:unhideWhenUsed/>
    <w:rsid w:val="00A60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609B3"/>
  </w:style>
  <w:style w:type="paragraph" w:customStyle="1" w:styleId="Formatvorlage">
    <w:name w:val="Formatvorlage"/>
    <w:rsid w:val="00E97AC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de-DE"/>
    </w:rPr>
  </w:style>
  <w:style w:type="table" w:styleId="Tabellenraster">
    <w:name w:val="Table Grid"/>
    <w:basedOn w:val="NormaleTabelle"/>
    <w:uiPriority w:val="39"/>
    <w:rsid w:val="00F229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03_Tastschreiben\&#220;bungstheke_Tastschreiben\00_Aufgabenkarte-Vorlag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00_Aufgabenkarte-Vorlage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Birgit</dc:creator>
  <cp:keywords/>
  <dc:description/>
  <cp:lastModifiedBy>Birgit</cp:lastModifiedBy>
  <cp:revision>2</cp:revision>
  <dcterms:created xsi:type="dcterms:W3CDTF">2016-12-30T19:28:00Z</dcterms:created>
  <dcterms:modified xsi:type="dcterms:W3CDTF">2016-12-30T19:28:00Z</dcterms:modified>
</cp:coreProperties>
</file>