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C7" w:rsidRDefault="00A609B3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492C2" wp14:editId="313ED63F">
                <wp:simplePos x="0" y="0"/>
                <wp:positionH relativeFrom="column">
                  <wp:posOffset>304783</wp:posOffset>
                </wp:positionH>
                <wp:positionV relativeFrom="paragraph">
                  <wp:posOffset>6685166</wp:posOffset>
                </wp:positionV>
                <wp:extent cx="6191545" cy="2793548"/>
                <wp:effectExtent l="0" t="0" r="0" b="0"/>
                <wp:wrapNone/>
                <wp:docPr id="14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3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09B3" w:rsidRDefault="00A609B3" w:rsidP="00B13377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F2292A" w:rsidRDefault="00F2292A" w:rsidP="00B13377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9452" w:type="dxa"/>
                              <w:tblInd w:w="600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726"/>
                              <w:gridCol w:w="4726"/>
                            </w:tblGrid>
                            <w:tr w:rsidR="00F2292A" w:rsidTr="00F2292A">
                              <w:tc>
                                <w:tcPr>
                                  <w:tcW w:w="4726" w:type="dxa"/>
                                </w:tcPr>
                                <w:p w:rsidR="00F2292A" w:rsidRDefault="00F2292A" w:rsidP="00F2292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peter</w:t>
                                  </w:r>
                                  <w:proofErr w:type="spellEnd"/>
                                </w:p>
                                <w:p w:rsidR="00F2292A" w:rsidRDefault="00F2292A" w:rsidP="00F2292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peter</w:t>
                                  </w:r>
                                  <w:proofErr w:type="spellEnd"/>
                                  <w:r>
                                    <w:t xml:space="preserve"> rudert</w:t>
                                  </w:r>
                                </w:p>
                                <w:p w:rsidR="00F2292A" w:rsidRDefault="00F2292A" w:rsidP="00F2292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peter</w:t>
                                  </w:r>
                                  <w:proofErr w:type="spellEnd"/>
                                  <w:r>
                                    <w:t xml:space="preserve"> rudert quer</w:t>
                                  </w:r>
                                </w:p>
                                <w:p w:rsidR="00F2292A" w:rsidRDefault="00F2292A" w:rsidP="00F2292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peter</w:t>
                                  </w:r>
                                  <w:proofErr w:type="spellEnd"/>
                                  <w:r>
                                    <w:t xml:space="preserve"> rudert</w:t>
                                  </w:r>
                                </w:p>
                                <w:p w:rsidR="00F2292A" w:rsidRDefault="00F2292A" w:rsidP="00F2292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peter</w:t>
                                  </w:r>
                                  <w:proofErr w:type="spellEnd"/>
                                </w:p>
                                <w:p w:rsidR="00F2292A" w:rsidRDefault="00F2292A" w:rsidP="00B13377">
                                  <w:pPr>
                                    <w:spacing w:after="60"/>
                                  </w:pPr>
                                </w:p>
                              </w:tc>
                              <w:tc>
                                <w:tcPr>
                                  <w:tcW w:w="4726" w:type="dxa"/>
                                </w:tcPr>
                                <w:p w:rsidR="00F2292A" w:rsidRDefault="00F2292A" w:rsidP="00F2292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edgar</w:t>
                                  </w:r>
                                  <w:proofErr w:type="spellEnd"/>
                                </w:p>
                                <w:p w:rsidR="00F2292A" w:rsidRDefault="00F2292A" w:rsidP="00F2292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edgar</w:t>
                                  </w:r>
                                  <w:proofErr w:type="spellEnd"/>
                                  <w:r>
                                    <w:t xml:space="preserve"> darf </w:t>
                                  </w:r>
                                </w:p>
                                <w:p w:rsidR="00F2292A" w:rsidRDefault="00F2292A" w:rsidP="00F2292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edgar</w:t>
                                  </w:r>
                                  <w:proofErr w:type="spellEnd"/>
                                  <w:r>
                                    <w:t xml:space="preserve"> darf leider </w:t>
                                  </w:r>
                                </w:p>
                                <w:p w:rsidR="00F2292A" w:rsidRDefault="00F2292A" w:rsidP="00F2292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edgar</w:t>
                                  </w:r>
                                  <w:proofErr w:type="spellEnd"/>
                                  <w:r>
                                    <w:t xml:space="preserve"> darf leider alles</w:t>
                                  </w:r>
                                </w:p>
                                <w:p w:rsidR="00F2292A" w:rsidRDefault="00F2292A" w:rsidP="00F2292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edgar</w:t>
                                  </w:r>
                                  <w:proofErr w:type="spellEnd"/>
                                  <w:r>
                                    <w:t xml:space="preserve"> darf leider </w:t>
                                  </w:r>
                                </w:p>
                                <w:p w:rsidR="00F2292A" w:rsidRDefault="00F2292A" w:rsidP="00F2292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edgar</w:t>
                                  </w:r>
                                  <w:proofErr w:type="spellEnd"/>
                                  <w:r>
                                    <w:t xml:space="preserve"> darf </w:t>
                                  </w:r>
                                </w:p>
                                <w:p w:rsidR="00F2292A" w:rsidRDefault="00F2292A" w:rsidP="00F2292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edgar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</w:p>
                                <w:p w:rsidR="00F2292A" w:rsidRDefault="00F2292A" w:rsidP="00B13377">
                                  <w:pPr>
                                    <w:spacing w:after="60"/>
                                  </w:pPr>
                                </w:p>
                              </w:tc>
                            </w:tr>
                          </w:tbl>
                          <w:p w:rsidR="00E97ACA" w:rsidRDefault="00E97ACA" w:rsidP="00E97AC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</w:p>
                          <w:p w:rsidR="00A609B3" w:rsidRPr="00147A88" w:rsidRDefault="00A609B3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C492C2" id="_x0000_t202" coordsize="21600,21600" o:spt="202" path="m,l,21600r21600,l21600,xe">
                <v:stroke joinstyle="miter"/>
                <v:path gradientshapeok="t" o:connecttype="rect"/>
              </v:shapetype>
              <v:shape id="Textfeld 45" o:spid="_x0000_s1026" type="#_x0000_t202" style="position:absolute;margin-left:24pt;margin-top:526.4pt;width:487.5pt;height:21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" filled="f" stroked="f" strokeweight=".5pt">
                <v:textbox>
                  <w:txbxContent>
                    <w:p w:rsidR="00A609B3" w:rsidRDefault="00A609B3" w:rsidP="00B13377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F2292A" w:rsidRDefault="00F2292A" w:rsidP="00B13377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</w:p>
                    <w:tbl>
                      <w:tblPr>
                        <w:tblStyle w:val="Tabellenraster"/>
                        <w:tblW w:w="9452" w:type="dxa"/>
                        <w:tblInd w:w="600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726"/>
                        <w:gridCol w:w="4726"/>
                      </w:tblGrid>
                      <w:tr w:rsidR="00F2292A" w:rsidTr="00F2292A">
                        <w:tc>
                          <w:tcPr>
                            <w:tcW w:w="4726" w:type="dxa"/>
                          </w:tcPr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peter</w:t>
                            </w:r>
                            <w:proofErr w:type="spellEnd"/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peter</w:t>
                            </w:r>
                            <w:proofErr w:type="spellEnd"/>
                            <w:r>
                              <w:t xml:space="preserve"> rudert</w:t>
                            </w:r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peter</w:t>
                            </w:r>
                            <w:proofErr w:type="spellEnd"/>
                            <w:r>
                              <w:t xml:space="preserve"> rudert quer</w:t>
                            </w:r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peter</w:t>
                            </w:r>
                            <w:proofErr w:type="spellEnd"/>
                            <w:r>
                              <w:t xml:space="preserve"> rudert</w:t>
                            </w:r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peter</w:t>
                            </w:r>
                            <w:proofErr w:type="spellEnd"/>
                          </w:p>
                          <w:p w:rsidR="00F2292A" w:rsidRDefault="00F2292A" w:rsidP="00B13377">
                            <w:pPr>
                              <w:spacing w:after="60"/>
                            </w:pPr>
                          </w:p>
                        </w:tc>
                        <w:tc>
                          <w:tcPr>
                            <w:tcW w:w="4726" w:type="dxa"/>
                          </w:tcPr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edgar</w:t>
                            </w:r>
                            <w:proofErr w:type="spellEnd"/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edgar</w:t>
                            </w:r>
                            <w:proofErr w:type="spellEnd"/>
                            <w:r>
                              <w:t xml:space="preserve"> darf </w:t>
                            </w:r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edgar</w:t>
                            </w:r>
                            <w:proofErr w:type="spellEnd"/>
                            <w:r>
                              <w:t xml:space="preserve"> darf leider </w:t>
                            </w:r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edgar</w:t>
                            </w:r>
                            <w:proofErr w:type="spellEnd"/>
                            <w:r>
                              <w:t xml:space="preserve"> darf leider alles</w:t>
                            </w:r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edgar</w:t>
                            </w:r>
                            <w:proofErr w:type="spellEnd"/>
                            <w:r>
                              <w:t xml:space="preserve"> darf leider </w:t>
                            </w:r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edgar</w:t>
                            </w:r>
                            <w:proofErr w:type="spellEnd"/>
                            <w:r>
                              <w:t xml:space="preserve"> darf </w:t>
                            </w:r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edgar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F2292A" w:rsidRDefault="00F2292A" w:rsidP="00B13377">
                            <w:pPr>
                              <w:spacing w:after="60"/>
                            </w:pPr>
                          </w:p>
                        </w:tc>
                      </w:tr>
                    </w:tbl>
                    <w:p w:rsidR="00E97ACA" w:rsidRDefault="00E97ACA" w:rsidP="00E97ACA">
                      <w:pPr>
                        <w:pStyle w:val="Formatvorlage"/>
                        <w:spacing w:line="360" w:lineRule="auto"/>
                        <w:ind w:left="142"/>
                      </w:pPr>
                    </w:p>
                    <w:p w:rsidR="00A609B3" w:rsidRPr="00147A88" w:rsidRDefault="00A609B3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3774" wp14:editId="46082B71">
                <wp:simplePos x="0" y="0"/>
                <wp:positionH relativeFrom="column">
                  <wp:posOffset>310617</wp:posOffset>
                </wp:positionH>
                <wp:positionV relativeFrom="paragraph">
                  <wp:posOffset>1689565</wp:posOffset>
                </wp:positionV>
                <wp:extent cx="6191545" cy="2797724"/>
                <wp:effectExtent l="0" t="0" r="0" b="0"/>
                <wp:wrapNone/>
                <wp:docPr id="7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77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09B3" w:rsidRDefault="00A609B3" w:rsidP="00B13377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F2292A" w:rsidRPr="00147A88" w:rsidRDefault="00F2292A" w:rsidP="00F2292A">
                            <w:pPr>
                              <w:spacing w:after="60"/>
                              <w:ind w:left="142"/>
                            </w:pPr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r>
                              <w:t xml:space="preserve">ist </w:t>
                            </w:r>
                            <w:proofErr w:type="spellStart"/>
                            <w:r>
                              <w:t>ist</w:t>
                            </w:r>
                            <w:proofErr w:type="spellEnd"/>
                            <w:r>
                              <w:t xml:space="preserve"> hat </w:t>
                            </w:r>
                            <w:proofErr w:type="spellStart"/>
                            <w:r>
                              <w:t>hat</w:t>
                            </w:r>
                            <w:proofErr w:type="spellEnd"/>
                            <w:r>
                              <w:t xml:space="preserve"> tut </w:t>
                            </w:r>
                            <w:proofErr w:type="spellStart"/>
                            <w:r>
                              <w:t>tut</w:t>
                            </w:r>
                            <w:proofErr w:type="spellEnd"/>
                            <w:r>
                              <w:t xml:space="preserve"> alt </w:t>
                            </w:r>
                            <w:proofErr w:type="spellStart"/>
                            <w:r>
                              <w:t>alt</w:t>
                            </w:r>
                            <w:proofErr w:type="spellEnd"/>
                            <w:r>
                              <w:t xml:space="preserve"> gut </w:t>
                            </w:r>
                            <w:proofErr w:type="spellStart"/>
                            <w:r>
                              <w:t>gut</w:t>
                            </w:r>
                            <w:proofErr w:type="spellEnd"/>
                            <w:r>
                              <w:t xml:space="preserve"> tat </w:t>
                            </w:r>
                            <w:proofErr w:type="spellStart"/>
                            <w:r>
                              <w:t>tat</w:t>
                            </w:r>
                            <w:proofErr w:type="spellEnd"/>
                            <w:r>
                              <w:t xml:space="preserve"> tag </w:t>
                            </w:r>
                            <w:proofErr w:type="spellStart"/>
                            <w:r>
                              <w:t>tag</w:t>
                            </w:r>
                            <w:proofErr w:type="spellEnd"/>
                            <w:r>
                              <w:t xml:space="preserve"> rat </w:t>
                            </w:r>
                            <w:proofErr w:type="spellStart"/>
                            <w:r>
                              <w:t>rat</w:t>
                            </w:r>
                            <w:proofErr w:type="spellEnd"/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r>
                              <w:t xml:space="preserve">der hals der </w:t>
                            </w:r>
                            <w:proofErr w:type="spellStart"/>
                            <w:r>
                              <w:t>hase</w:t>
                            </w:r>
                            <w:proofErr w:type="spellEnd"/>
                            <w:r>
                              <w:t xml:space="preserve"> der huf der </w:t>
                            </w:r>
                            <w:proofErr w:type="spellStart"/>
                            <w:r>
                              <w:t>herr</w:t>
                            </w:r>
                            <w:proofErr w:type="spellEnd"/>
                            <w:r>
                              <w:t xml:space="preserve"> die frau die </w:t>
                            </w:r>
                            <w:proofErr w:type="spellStart"/>
                            <w:r>
                              <w:t>hilfe</w:t>
                            </w:r>
                            <w:proofErr w:type="spellEnd"/>
                            <w:r>
                              <w:t xml:space="preserve"> der </w:t>
                            </w:r>
                            <w:proofErr w:type="spellStart"/>
                            <w:r>
                              <w:t>hafer</w:t>
                            </w:r>
                            <w:proofErr w:type="spellEnd"/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r>
                              <w:t xml:space="preserve">die </w:t>
                            </w:r>
                            <w:proofErr w:type="spellStart"/>
                            <w:r>
                              <w:t>uhr</w:t>
                            </w:r>
                            <w:proofErr w:type="spellEnd"/>
                            <w:r>
                              <w:t xml:space="preserve"> die </w:t>
                            </w:r>
                            <w:proofErr w:type="spellStart"/>
                            <w:r>
                              <w:t>hirse</w:t>
                            </w:r>
                            <w:proofErr w:type="spellEnd"/>
                            <w:r>
                              <w:t xml:space="preserve"> die </w:t>
                            </w:r>
                            <w:proofErr w:type="spellStart"/>
                            <w:r>
                              <w:t>hefe</w:t>
                            </w:r>
                            <w:proofErr w:type="spellEnd"/>
                            <w:r>
                              <w:t xml:space="preserve"> der </w:t>
                            </w:r>
                            <w:proofErr w:type="spellStart"/>
                            <w:r>
                              <w:t>herd</w:t>
                            </w:r>
                            <w:proofErr w:type="spellEnd"/>
                            <w:r>
                              <w:t xml:space="preserve"> die ehe die </w:t>
                            </w:r>
                            <w:proofErr w:type="spellStart"/>
                            <w:r>
                              <w:t>höfe</w:t>
                            </w:r>
                            <w:proofErr w:type="spellEnd"/>
                            <w:r>
                              <w:t xml:space="preserve"> das </w:t>
                            </w:r>
                            <w:proofErr w:type="spellStart"/>
                            <w:r>
                              <w:t>gehege</w:t>
                            </w:r>
                            <w:proofErr w:type="spellEnd"/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r>
                              <w:t>zart zeige geizig dazu ziehe zerre kurz hitzig letztes kitzelige</w:t>
                            </w:r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r>
                              <w:t xml:space="preserve">zögere zerstört </w:t>
                            </w:r>
                            <w:proofErr w:type="spellStart"/>
                            <w:r>
                              <w:t>zirkus</w:t>
                            </w:r>
                            <w:proofErr w:type="spellEnd"/>
                            <w:r>
                              <w:t xml:space="preserve"> zugehörig </w:t>
                            </w:r>
                            <w:proofErr w:type="spellStart"/>
                            <w:r>
                              <w:t>zug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zirkel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zulauf</w:t>
                            </w:r>
                            <w:proofErr w:type="spellEnd"/>
                            <w:r>
                              <w:t xml:space="preserve"> zuerst tiefer</w:t>
                            </w:r>
                          </w:p>
                          <w:p w:rsidR="00F2292A" w:rsidRDefault="00F2292A" w:rsidP="00F2292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r>
                              <w:t>geht hilft siegt fragt steht ruft reist trifft fliegt fest reise</w:t>
                            </w:r>
                          </w:p>
                          <w:p w:rsidR="00E97ACA" w:rsidRPr="00147A88" w:rsidRDefault="00E97ACA" w:rsidP="00E97ACA">
                            <w:pPr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  <w:p w:rsidR="00A609B3" w:rsidRPr="00147A88" w:rsidRDefault="00A609B3" w:rsidP="00E97ACA">
                            <w:pPr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C3774" id="Textfeld 12" o:spid="_x0000_s1027" type="#_x0000_t202" style="position:absolute;margin-left:24.45pt;margin-top:133.05pt;width:487.5pt;height:22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" filled="f" stroked="f" strokeweight=".5pt">
                <v:textbox>
                  <w:txbxContent>
                    <w:p w:rsidR="00A609B3" w:rsidRDefault="00A609B3" w:rsidP="00B13377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F2292A" w:rsidRPr="00147A88" w:rsidRDefault="00F2292A" w:rsidP="00F2292A">
                      <w:pPr>
                        <w:spacing w:after="60"/>
                        <w:ind w:left="142"/>
                      </w:pPr>
                    </w:p>
                    <w:p w:rsidR="00F2292A" w:rsidRDefault="00F2292A" w:rsidP="00F2292A">
                      <w:pPr>
                        <w:pStyle w:val="Formatvorlage"/>
                        <w:spacing w:line="360" w:lineRule="auto"/>
                        <w:ind w:left="142"/>
                      </w:pPr>
                      <w:r>
                        <w:t xml:space="preserve">ist </w:t>
                      </w:r>
                      <w:proofErr w:type="spellStart"/>
                      <w:r>
                        <w:t>ist</w:t>
                      </w:r>
                      <w:proofErr w:type="spellEnd"/>
                      <w:r>
                        <w:t xml:space="preserve"> hat </w:t>
                      </w:r>
                      <w:proofErr w:type="spellStart"/>
                      <w:r>
                        <w:t>hat</w:t>
                      </w:r>
                      <w:proofErr w:type="spellEnd"/>
                      <w:r>
                        <w:t xml:space="preserve"> tut </w:t>
                      </w:r>
                      <w:proofErr w:type="spellStart"/>
                      <w:r>
                        <w:t>tut</w:t>
                      </w:r>
                      <w:proofErr w:type="spellEnd"/>
                      <w:r>
                        <w:t xml:space="preserve"> alt </w:t>
                      </w:r>
                      <w:proofErr w:type="spellStart"/>
                      <w:r>
                        <w:t>alt</w:t>
                      </w:r>
                      <w:proofErr w:type="spellEnd"/>
                      <w:r>
                        <w:t xml:space="preserve"> gut </w:t>
                      </w:r>
                      <w:proofErr w:type="spellStart"/>
                      <w:r>
                        <w:t>gut</w:t>
                      </w:r>
                      <w:proofErr w:type="spellEnd"/>
                      <w:r>
                        <w:t xml:space="preserve"> tat </w:t>
                      </w:r>
                      <w:proofErr w:type="spellStart"/>
                      <w:r>
                        <w:t>tat</w:t>
                      </w:r>
                      <w:proofErr w:type="spellEnd"/>
                      <w:r>
                        <w:t xml:space="preserve"> tag </w:t>
                      </w:r>
                      <w:proofErr w:type="spellStart"/>
                      <w:r>
                        <w:t>tag</w:t>
                      </w:r>
                      <w:proofErr w:type="spellEnd"/>
                      <w:r>
                        <w:t xml:space="preserve"> rat </w:t>
                      </w:r>
                      <w:proofErr w:type="spellStart"/>
                      <w:r>
                        <w:t>rat</w:t>
                      </w:r>
                      <w:proofErr w:type="spellEnd"/>
                    </w:p>
                    <w:p w:rsidR="00F2292A" w:rsidRDefault="00F2292A" w:rsidP="00F2292A">
                      <w:pPr>
                        <w:pStyle w:val="Formatvorlage"/>
                        <w:spacing w:line="360" w:lineRule="auto"/>
                        <w:ind w:left="142"/>
                      </w:pPr>
                      <w:r>
                        <w:t xml:space="preserve">der hals der </w:t>
                      </w:r>
                      <w:proofErr w:type="spellStart"/>
                      <w:r>
                        <w:t>hase</w:t>
                      </w:r>
                      <w:proofErr w:type="spellEnd"/>
                      <w:r>
                        <w:t xml:space="preserve"> der huf der </w:t>
                      </w:r>
                      <w:proofErr w:type="spellStart"/>
                      <w:r>
                        <w:t>herr</w:t>
                      </w:r>
                      <w:proofErr w:type="spellEnd"/>
                      <w:r>
                        <w:t xml:space="preserve"> die frau die </w:t>
                      </w:r>
                      <w:proofErr w:type="spellStart"/>
                      <w:r>
                        <w:t>hilfe</w:t>
                      </w:r>
                      <w:proofErr w:type="spellEnd"/>
                      <w:r>
                        <w:t xml:space="preserve"> der </w:t>
                      </w:r>
                      <w:proofErr w:type="spellStart"/>
                      <w:r>
                        <w:t>hafer</w:t>
                      </w:r>
                      <w:proofErr w:type="spellEnd"/>
                    </w:p>
                    <w:p w:rsidR="00F2292A" w:rsidRDefault="00F2292A" w:rsidP="00F2292A">
                      <w:pPr>
                        <w:pStyle w:val="Formatvorlage"/>
                        <w:spacing w:line="360" w:lineRule="auto"/>
                        <w:ind w:left="142"/>
                      </w:pPr>
                      <w:r>
                        <w:t xml:space="preserve">die </w:t>
                      </w:r>
                      <w:proofErr w:type="spellStart"/>
                      <w:r>
                        <w:t>uhr</w:t>
                      </w:r>
                      <w:proofErr w:type="spellEnd"/>
                      <w:r>
                        <w:t xml:space="preserve"> die </w:t>
                      </w:r>
                      <w:proofErr w:type="spellStart"/>
                      <w:r>
                        <w:t>hirse</w:t>
                      </w:r>
                      <w:proofErr w:type="spellEnd"/>
                      <w:r>
                        <w:t xml:space="preserve"> die </w:t>
                      </w:r>
                      <w:proofErr w:type="spellStart"/>
                      <w:r>
                        <w:t>hefe</w:t>
                      </w:r>
                      <w:proofErr w:type="spellEnd"/>
                      <w:r>
                        <w:t xml:space="preserve"> der </w:t>
                      </w:r>
                      <w:proofErr w:type="spellStart"/>
                      <w:r>
                        <w:t>herd</w:t>
                      </w:r>
                      <w:proofErr w:type="spellEnd"/>
                      <w:r>
                        <w:t xml:space="preserve"> die ehe die </w:t>
                      </w:r>
                      <w:proofErr w:type="spellStart"/>
                      <w:r>
                        <w:t>höfe</w:t>
                      </w:r>
                      <w:proofErr w:type="spellEnd"/>
                      <w:r>
                        <w:t xml:space="preserve"> das </w:t>
                      </w:r>
                      <w:proofErr w:type="spellStart"/>
                      <w:r>
                        <w:t>gehege</w:t>
                      </w:r>
                      <w:proofErr w:type="spellEnd"/>
                    </w:p>
                    <w:p w:rsidR="00F2292A" w:rsidRDefault="00F2292A" w:rsidP="00F2292A">
                      <w:pPr>
                        <w:pStyle w:val="Formatvorlage"/>
                        <w:spacing w:line="360" w:lineRule="auto"/>
                        <w:ind w:left="142"/>
                      </w:pPr>
                    </w:p>
                    <w:p w:rsidR="00F2292A" w:rsidRDefault="00F2292A" w:rsidP="00F2292A">
                      <w:pPr>
                        <w:pStyle w:val="Formatvorlage"/>
                        <w:spacing w:line="360" w:lineRule="auto"/>
                        <w:ind w:left="142"/>
                      </w:pPr>
                      <w:r>
                        <w:t>zart zeige geizig dazu ziehe zerre kurz hitzig letztes kitzelige</w:t>
                      </w:r>
                    </w:p>
                    <w:p w:rsidR="00F2292A" w:rsidRDefault="00F2292A" w:rsidP="00F2292A">
                      <w:pPr>
                        <w:pStyle w:val="Formatvorlage"/>
                        <w:spacing w:line="360" w:lineRule="auto"/>
                        <w:ind w:left="142"/>
                      </w:pPr>
                      <w:r>
                        <w:t xml:space="preserve">zögere zerstört </w:t>
                      </w:r>
                      <w:proofErr w:type="spellStart"/>
                      <w:r>
                        <w:t>zirkus</w:t>
                      </w:r>
                      <w:proofErr w:type="spellEnd"/>
                      <w:r>
                        <w:t xml:space="preserve"> zugehörig </w:t>
                      </w:r>
                      <w:proofErr w:type="spellStart"/>
                      <w:r>
                        <w:t>zug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zirkel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zulauf</w:t>
                      </w:r>
                      <w:proofErr w:type="spellEnd"/>
                      <w:r>
                        <w:t xml:space="preserve"> zuerst tiefer</w:t>
                      </w:r>
                    </w:p>
                    <w:p w:rsidR="00F2292A" w:rsidRDefault="00F2292A" w:rsidP="00F2292A">
                      <w:pPr>
                        <w:pStyle w:val="Formatvorlage"/>
                        <w:spacing w:line="360" w:lineRule="auto"/>
                        <w:ind w:left="142"/>
                      </w:pPr>
                      <w:r>
                        <w:t>geht hilft siegt fragt steht ruft reist trifft fliegt fest reise</w:t>
                      </w:r>
                    </w:p>
                    <w:p w:rsidR="00E97ACA" w:rsidRPr="00147A88" w:rsidRDefault="00E97ACA" w:rsidP="00E97ACA">
                      <w:pPr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  <w:p w:rsidR="00A609B3" w:rsidRPr="00147A88" w:rsidRDefault="00A609B3" w:rsidP="00E97ACA">
                      <w:pPr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31BC7" w:rsidSect="00064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AA4" w:rsidRDefault="00710AA4" w:rsidP="00A609B3">
      <w:pPr>
        <w:spacing w:after="0" w:line="240" w:lineRule="auto"/>
      </w:pPr>
      <w:r>
        <w:separator/>
      </w:r>
    </w:p>
  </w:endnote>
  <w:endnote w:type="continuationSeparator" w:id="0">
    <w:p w:rsidR="00710AA4" w:rsidRDefault="00710AA4" w:rsidP="00A6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92A" w:rsidRDefault="00F2292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92A" w:rsidRDefault="00F2292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92A" w:rsidRDefault="00F2292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AA4" w:rsidRDefault="00710AA4" w:rsidP="00A609B3">
      <w:pPr>
        <w:spacing w:after="0" w:line="240" w:lineRule="auto"/>
      </w:pPr>
      <w:r>
        <w:separator/>
      </w:r>
    </w:p>
  </w:footnote>
  <w:footnote w:type="continuationSeparator" w:id="0">
    <w:p w:rsidR="00710AA4" w:rsidRDefault="00710AA4" w:rsidP="00A6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92A" w:rsidRDefault="00F2292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9B3" w:rsidRDefault="00A609B3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7E9846" wp14:editId="75A4897F">
              <wp:simplePos x="0" y="0"/>
              <wp:positionH relativeFrom="column">
                <wp:posOffset>152400</wp:posOffset>
              </wp:positionH>
              <wp:positionV relativeFrom="paragraph">
                <wp:posOffset>111529</wp:posOffset>
              </wp:positionV>
              <wp:extent cx="6479675" cy="9684500"/>
              <wp:effectExtent l="0" t="0" r="16510" b="0"/>
              <wp:wrapNone/>
              <wp:docPr id="49" name="Gruppieren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675" cy="9684500"/>
                        <a:chOff x="0" y="0"/>
                        <a:chExt cx="6479675" cy="9684500"/>
                      </a:xfrm>
                    </wpg:grpSpPr>
                    <wpg:grpSp>
                      <wpg:cNvPr id="32" name="Gruppieren 32"/>
                      <wpg:cNvGrpSpPr/>
                      <wpg:grpSpPr>
                        <a:xfrm>
                          <a:off x="0" y="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13" name="Gruppieren 13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8" name="Gruppieren 8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1" name="Rechteck: abgerundete Ecken 1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hteck: abgerundete Ecken 2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Rechteck: abgerundete Ecken 3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hteck: abgerundete Ecken 4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chteck: abgerundete Ecken 5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1" name="Grafik 3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9" name="Textfeld 9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EF4B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</w:t>
                                </w:r>
                                <w:r w:rsidR="00F2292A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feld 10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E97ACA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Oberreihe –</w:t>
                                </w:r>
                                <w:r w:rsidR="008262B9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</w:t>
                                </w:r>
                                <w:r w:rsidR="00F2292A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komplett 02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feld 11"/>
                          <wps:cNvSpPr txBox="1"/>
                          <wps:spPr>
                            <a:xfrm>
                              <a:off x="152394" y="1114400"/>
                              <a:ext cx="6191985" cy="6105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uppieren 27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" name="Textfeld 26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33" name="Gruppieren 33"/>
                      <wpg:cNvGrpSpPr/>
                      <wpg:grpSpPr>
                        <a:xfrm>
                          <a:off x="0" y="498348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34" name="Gruppieren 34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35" name="Gruppieren 35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36" name="Rechteck: abgerundete Ecken 36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Rechteck: abgerundete Ecken 37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Rechteck: abgerundete Ecken 38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Rechteck: abgerundete Ecken 39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Rechteck: abgerundete Ecken 40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1" name="Grafik 4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2" name="Textfeld 42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EF4B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</w:t>
                                </w:r>
                                <w:r w:rsidR="00E97ACA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1</w:t>
                                </w:r>
                                <w:r w:rsidR="00F2292A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feld 43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E97ACA" w:rsidP="00E97ACA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Oberreihe –</w:t>
                                </w: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</w:t>
                                </w:r>
                                <w:r w:rsidR="00F2292A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Pyramide </w:t>
                                </w:r>
                                <w:r w:rsidR="00F2292A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01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feld 44"/>
                          <wps:cNvSpPr txBox="1"/>
                          <wps:spPr>
                            <a:xfrm>
                              <a:off x="152394" y="1114281"/>
                              <a:ext cx="6191985" cy="6632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" name="Gruppieren 46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47" name="Grafik 47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8" name="Textfeld 48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A7E9846" id="Gruppieren 49" o:spid="_x0000_s1028" style="position:absolute;margin-left:12pt;margin-top:8.8pt;width:510.2pt;height:762.55pt;z-index:251659264" coordsize="64796,96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">
              <v:group id="Gruppieren 32" o:spid="_x0000_s1029" style="position:absolute;width:64796;height:47010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pieren 13" o:spid="_x0000_s1030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pieren 8" o:spid="_x0000_s1031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oundrect id="Rechteck: abgerundete Ecken 1" o:spid="_x0000_s1032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" fillcolor="#c00000" strokecolor="#c00000" strokeweight="1pt">
                      <v:stroke joinstyle="miter"/>
                    </v:roundrect>
                    <v:roundrect id="Rechteck: abgerundete Ecken 2" o:spid="_x0000_s1033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" fillcolor="white [3201]" strokecolor="white [3212]" strokeweight="1pt">
                      <v:stroke joinstyle="miter"/>
                    </v:roundrect>
                    <v:roundrect id="Rechteck: abgerundete Ecken 3" o:spid="_x0000_s1034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TlxxAAAANoAAAAPAAAAZHJzL2Rvd25yZXYueG1sRI/RasJA&#10;FETfhf7Dcgt9qxtblJ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On9OXH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4" o:spid="_x0000_s1035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KEFxAAAANoAAAAPAAAAZHJzL2Rvd25yZXYueG1sRI/RasJA&#10;FETfhf7Dcgt9qxtLlZ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GYUoQX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5" o:spid="_x0000_s1036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" fillcolor="white [3201]" strokecolor="white [3212]" strokeweight="1pt">
                      <v:stroke joinstyle="miter"/>
                    </v:round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1" o:spid="_x0000_s1037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YNcwwAAANsAAAAPAAAAZHJzL2Rvd25yZXYueG1sRI9BawIx&#10;FITvhf6H8AreatYK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+pWDXMMAAADbAAAADwAA&#10;AAAAAAAAAAAAAAAHAgAAZHJzL2Rvd25yZXYueG1sUEsFBgAAAAADAAMAtwAAAPcCAAAAAA==&#10;">
                    <v:imagedata r:id="rId3" o:title="login icon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9" o:spid="_x0000_s1038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EF4BC5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</w:t>
                          </w:r>
                          <w:r w:rsidR="00F2292A">
                            <w:rPr>
                              <w:rFonts w:ascii="Arial Rounded MT Bold" w:hAnsi="Arial Rounded MT Bold"/>
                              <w:sz w:val="32"/>
                            </w:rPr>
                            <w:t>11</w:t>
                          </w:r>
                        </w:p>
                      </w:txbxContent>
                    </v:textbox>
                  </v:shape>
                  <v:shape id="Textfeld 10" o:spid="_x0000_s1039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E97ACA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>Oberreihe –</w:t>
                          </w:r>
                          <w:r w:rsidR="008262B9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</w:t>
                          </w:r>
                          <w:r w:rsidR="00F2292A">
                            <w:rPr>
                              <w:rFonts w:ascii="Arial Rounded MT Bold" w:hAnsi="Arial Rounded MT Bold"/>
                              <w:sz w:val="32"/>
                            </w:rPr>
                            <w:t>komplett 02</w:t>
                          </w:r>
                        </w:p>
                      </w:txbxContent>
                    </v:textbox>
                  </v:shape>
                  <v:shape id="Textfeld 11" o:spid="_x0000_s1040" type="#_x0000_t202" style="position:absolute;left:1523;top:11144;width:61920;height:6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27" o:spid="_x0000_s1041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Grafik 6" o:spid="_x0000_s1042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">
                    <v:imagedata r:id="rId4" o:title="Kompakt"/>
                    <v:path arrowok="t"/>
                  </v:shape>
                  <v:shape id="Textfeld 26" o:spid="_x0000_s1043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  <v:group id="Gruppieren 33" o:spid="_x0000_s1044" style="position:absolute;top:49834;width:64796;height:47011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group id="Gruppieren 34" o:spid="_x0000_s1045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pieren 35" o:spid="_x0000_s1046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oundrect id="Rechteck: abgerundete Ecken 36" o:spid="_x0000_s1047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" fillcolor="#c00000" strokecolor="#c00000" strokeweight="1pt">
                      <v:stroke joinstyle="miter"/>
                    </v:roundrect>
                    <v:roundrect id="Rechteck: abgerundete Ecken 37" o:spid="_x0000_s1048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38" o:spid="_x0000_s1049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" fillcolor="white [3201]" strokecolor="white [3212]" strokeweight="1pt">
                      <v:stroke joinstyle="miter"/>
                    </v:roundrect>
                    <v:roundrect id="Rechteck: abgerundete Ecken 39" o:spid="_x0000_s1050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40" o:spid="_x0000_s1051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" fillcolor="white [3201]" strokecolor="white [3212]" strokeweight="1pt">
                      <v:stroke joinstyle="miter"/>
                    </v:roundrect>
                  </v:group>
                  <v:shape id="Grafik 41" o:spid="_x0000_s1052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/AhwwAAANsAAAAPAAAAZHJzL2Rvd25yZXYueG1sRI9BawIx&#10;FITvhf6H8AreatYi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opPwIcMAAADbAAAADwAA&#10;AAAAAAAAAAAAAAAHAgAAZHJzL2Rvd25yZXYueG1sUEsFBgAAAAADAAMAtwAAAPcCAAAAAA==&#10;">
                    <v:imagedata r:id="rId3" o:title="login icon"/>
                    <v:path arrowok="t"/>
                  </v:shape>
                  <v:shape id="Textfeld 42" o:spid="_x0000_s1053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EF4BC5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</w:t>
                          </w:r>
                          <w:r w:rsidR="00E97ACA">
                            <w:rPr>
                              <w:rFonts w:ascii="Arial Rounded MT Bold" w:hAnsi="Arial Rounded MT Bold"/>
                              <w:sz w:val="32"/>
                            </w:rPr>
                            <w:t>1</w:t>
                          </w:r>
                          <w:r w:rsidR="00F2292A">
                            <w:rPr>
                              <w:rFonts w:ascii="Arial Rounded MT Bold" w:hAnsi="Arial Rounded MT Bold"/>
                              <w:sz w:val="32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feld 43" o:spid="_x0000_s1054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E97ACA" w:rsidP="00E97ACA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>Oberreihe –</w:t>
                          </w: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</w:t>
                          </w:r>
                          <w:r w:rsidR="00F2292A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Pyramide </w:t>
                          </w:r>
                          <w:r w:rsidR="00F2292A">
                            <w:rPr>
                              <w:rFonts w:ascii="Arial Rounded MT Bold" w:hAnsi="Arial Rounded MT Bold"/>
                              <w:sz w:val="32"/>
                            </w:rPr>
                            <w:t>01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feld 44" o:spid="_x0000_s1055" type="#_x0000_t202" style="position:absolute;left:1523;top:11142;width:61920;height:6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46" o:spid="_x0000_s1056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fik 47" o:spid="_x0000_s1057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">
                    <v:imagedata r:id="rId4" o:title="Kompakt"/>
                    <v:path arrowok="t"/>
                  </v:shape>
                  <v:shape id="Textfeld 48" o:spid="_x0000_s1058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92A" w:rsidRDefault="00F2292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AA4"/>
    <w:rsid w:val="00064856"/>
    <w:rsid w:val="00147A88"/>
    <w:rsid w:val="00180FBB"/>
    <w:rsid w:val="001C3F4B"/>
    <w:rsid w:val="001E5E2D"/>
    <w:rsid w:val="0022253F"/>
    <w:rsid w:val="002557AA"/>
    <w:rsid w:val="0036402A"/>
    <w:rsid w:val="004A61E3"/>
    <w:rsid w:val="00710AA4"/>
    <w:rsid w:val="008262B9"/>
    <w:rsid w:val="00945764"/>
    <w:rsid w:val="00A609B3"/>
    <w:rsid w:val="00B13377"/>
    <w:rsid w:val="00B31BC7"/>
    <w:rsid w:val="00E97ACA"/>
    <w:rsid w:val="00EF4BC5"/>
    <w:rsid w:val="00F2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385821"/>
  <w15:chartTrackingRefBased/>
  <w15:docId w15:val="{55829EB3-C3FB-4168-864B-06F96F6F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09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80FBB"/>
    <w:pPr>
      <w:pBdr>
        <w:bottom w:val="single" w:sz="18" w:space="1" w:color="auto"/>
      </w:pBdr>
      <w:spacing w:after="72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9B3"/>
  </w:style>
  <w:style w:type="paragraph" w:styleId="Fuzeile">
    <w:name w:val="footer"/>
    <w:basedOn w:val="Standard"/>
    <w:link w:val="Fu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9B3"/>
  </w:style>
  <w:style w:type="paragraph" w:customStyle="1" w:styleId="Formatvorlage">
    <w:name w:val="Formatvorlage"/>
    <w:rsid w:val="00E97AC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de-DE"/>
    </w:rPr>
  </w:style>
  <w:style w:type="table" w:styleId="Tabellenraster">
    <w:name w:val="Table Grid"/>
    <w:basedOn w:val="NormaleTabelle"/>
    <w:uiPriority w:val="39"/>
    <w:rsid w:val="00F22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3_Tastschreiben\&#220;bungstheke_Tastschreiben\00_Aufgabenkarte-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00_Aufgabenkarte-Vorlage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dc:description/>
  <cp:lastModifiedBy>Birgit</cp:lastModifiedBy>
  <cp:revision>2</cp:revision>
  <dcterms:created xsi:type="dcterms:W3CDTF">2016-12-30T19:25:00Z</dcterms:created>
  <dcterms:modified xsi:type="dcterms:W3CDTF">2016-12-30T19:25:00Z</dcterms:modified>
</cp:coreProperties>
</file>