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D101C0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304165</wp:posOffset>
                </wp:positionH>
                <wp:positionV relativeFrom="paragraph">
                  <wp:posOffset>6827732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5227C5" w:rsidRDefault="005227C5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</w:p>
                          <w:p w:rsidR="005227C5" w:rsidRPr="00147A88" w:rsidRDefault="005227C5" w:rsidP="00A609B3">
                            <w:pPr>
                              <w:spacing w:after="0"/>
                            </w:pPr>
                          </w:p>
                          <w:tbl>
                            <w:tblPr>
                              <w:tblStyle w:val="Tabellenraster"/>
                              <w:tblW w:w="4992" w:type="pct"/>
                              <w:tblInd w:w="60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775"/>
                              <w:gridCol w:w="5662"/>
                            </w:tblGrid>
                            <w:tr w:rsidR="005227C5" w:rsidTr="005227C5">
                              <w:tc>
                                <w:tcPr>
                                  <w:tcW w:w="2000" w:type="pct"/>
                                  <w:shd w:val="clear" w:color="auto" w:fill="auto"/>
                                </w:tcPr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all</w:t>
                                  </w:r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all das</w:t>
                                  </w:r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all das öl</w:t>
                                  </w:r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all das</w:t>
                                  </w:r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r>
                                    <w:t>all</w:t>
                                  </w:r>
                                </w:p>
                                <w:p w:rsidR="005227C5" w:rsidRDefault="005227C5" w:rsidP="005227C5"/>
                              </w:tc>
                              <w:tc>
                                <w:tcPr>
                                  <w:tcW w:w="3000" w:type="pct"/>
                                  <w:shd w:val="clear" w:color="auto" w:fill="auto"/>
                                </w:tcPr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alf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alf</w:t>
                                  </w:r>
                                  <w:proofErr w:type="spellEnd"/>
                                  <w:r>
                                    <w:t xml:space="preserve"> sah</w:t>
                                  </w:r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alf</w:t>
                                  </w:r>
                                  <w:proofErr w:type="spellEnd"/>
                                  <w:r>
                                    <w:t xml:space="preserve"> sah </w:t>
                                  </w:r>
                                  <w:proofErr w:type="spellStart"/>
                                  <w:r>
                                    <w:t>dallas</w:t>
                                  </w:r>
                                  <w:proofErr w:type="spellEnd"/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alf</w:t>
                                  </w:r>
                                  <w:proofErr w:type="spellEnd"/>
                                  <w:r>
                                    <w:t xml:space="preserve"> sah</w:t>
                                  </w:r>
                                </w:p>
                                <w:p w:rsidR="005227C5" w:rsidRDefault="005227C5" w:rsidP="005227C5">
                                  <w:pPr>
                                    <w:pStyle w:val="Formatvorlage"/>
                                    <w:spacing w:line="360" w:lineRule="auto"/>
                                  </w:pPr>
                                  <w:proofErr w:type="spellStart"/>
                                  <w:r>
                                    <w:t>alf</w:t>
                                  </w:r>
                                  <w:proofErr w:type="spellEnd"/>
                                </w:p>
                                <w:p w:rsidR="005227C5" w:rsidRDefault="005227C5" w:rsidP="005227C5"/>
                              </w:tc>
                            </w:tr>
                          </w:tbl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C492C2" id="_x0000_t202" coordsize="21600,21600" o:spt="202" path="m,l,21600r21600,l21600,xe">
                <v:stroke joinstyle="miter"/>
                <v:path gradientshapeok="t" o:connecttype="rect"/>
              </v:shapetype>
              <v:shape id="Textfeld 45" o:spid="_x0000_s1026" type="#_x0000_t202" style="position:absolute;margin-left:23.95pt;margin-top:537.6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" filled="f" stroked="f" strokeweight=".5pt">
                <v:textbox>
                  <w:txbxContent>
                    <w:p w:rsidR="00A609B3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5227C5" w:rsidRDefault="005227C5" w:rsidP="00A609B3">
                      <w:pPr>
                        <w:spacing w:after="0"/>
                        <w:rPr>
                          <w:rFonts w:ascii="Arial Rounded MT Bold" w:hAnsi="Arial Rounded MT Bold"/>
                          <w:sz w:val="18"/>
                        </w:rPr>
                      </w:pPr>
                    </w:p>
                    <w:p w:rsidR="005227C5" w:rsidRPr="00147A88" w:rsidRDefault="005227C5" w:rsidP="00A609B3">
                      <w:pPr>
                        <w:spacing w:after="0"/>
                      </w:pPr>
                    </w:p>
                    <w:tbl>
                      <w:tblPr>
                        <w:tblStyle w:val="Tabellenraster"/>
                        <w:tblW w:w="4992" w:type="pct"/>
                        <w:tblInd w:w="60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775"/>
                        <w:gridCol w:w="5662"/>
                      </w:tblGrid>
                      <w:tr w:rsidR="005227C5" w:rsidTr="005227C5">
                        <w:tc>
                          <w:tcPr>
                            <w:tcW w:w="2000" w:type="pct"/>
                            <w:shd w:val="clear" w:color="auto" w:fill="auto"/>
                          </w:tcPr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all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all das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all das öl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all das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r>
                              <w:t>all</w:t>
                            </w:r>
                          </w:p>
                          <w:p w:rsidR="005227C5" w:rsidRDefault="005227C5" w:rsidP="005227C5"/>
                        </w:tc>
                        <w:tc>
                          <w:tcPr>
                            <w:tcW w:w="3000" w:type="pct"/>
                            <w:shd w:val="clear" w:color="auto" w:fill="auto"/>
                          </w:tcPr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alf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alf</w:t>
                            </w:r>
                            <w:proofErr w:type="spellEnd"/>
                            <w:r>
                              <w:t xml:space="preserve"> sah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alf</w:t>
                            </w:r>
                            <w:proofErr w:type="spellEnd"/>
                            <w:r>
                              <w:t xml:space="preserve"> sah </w:t>
                            </w:r>
                            <w:proofErr w:type="spellStart"/>
                            <w:r>
                              <w:t>dallas</w:t>
                            </w:r>
                            <w:proofErr w:type="spellEnd"/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alf</w:t>
                            </w:r>
                            <w:proofErr w:type="spellEnd"/>
                            <w:r>
                              <w:t xml:space="preserve"> sah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</w:pPr>
                            <w:proofErr w:type="spellStart"/>
                            <w:r>
                              <w:t>alf</w:t>
                            </w:r>
                            <w:proofErr w:type="spellEnd"/>
                          </w:p>
                          <w:p w:rsidR="005227C5" w:rsidRDefault="005227C5" w:rsidP="005227C5"/>
                        </w:tc>
                      </w:tr>
                    </w:tbl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310515</wp:posOffset>
                </wp:positionH>
                <wp:positionV relativeFrom="paragraph">
                  <wp:posOffset>1826434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A609B3">
                            <w:pPr>
                              <w:spacing w:after="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A609B3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  <w:ind w:left="708"/>
                            </w:pPr>
                            <w:r>
                              <w:t xml:space="preserve">k </w:t>
                            </w:r>
                            <w:proofErr w:type="spellStart"/>
                            <w:r>
                              <w:t>ka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kaja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kajak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kaja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</w:t>
                            </w:r>
                            <w:proofErr w:type="spellEnd"/>
                            <w:r>
                              <w:t xml:space="preserve"> k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  <w:ind w:left="708"/>
                            </w:pPr>
                            <w:r>
                              <w:t xml:space="preserve">k </w:t>
                            </w:r>
                            <w:proofErr w:type="spellStart"/>
                            <w:r>
                              <w:t>ka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kassa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kass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</w:t>
                            </w:r>
                            <w:proofErr w:type="spellEnd"/>
                            <w:r>
                              <w:t xml:space="preserve"> k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  <w:ind w:left="708"/>
                            </w:pPr>
                            <w:r>
                              <w:t xml:space="preserve">g </w:t>
                            </w:r>
                            <w:proofErr w:type="spellStart"/>
                            <w:r>
                              <w:t>ga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gala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ga</w:t>
                            </w:r>
                            <w:proofErr w:type="spellEnd"/>
                            <w:r>
                              <w:t xml:space="preserve"> g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  <w:ind w:left="708"/>
                            </w:pPr>
                            <w:r>
                              <w:t xml:space="preserve">g </w:t>
                            </w:r>
                            <w:proofErr w:type="spellStart"/>
                            <w:r>
                              <w:t>gl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gl</w:t>
                            </w:r>
                            <w:proofErr w:type="spellEnd"/>
                            <w:r>
                              <w:t xml:space="preserve"> g</w:t>
                            </w:r>
                          </w:p>
                          <w:p w:rsidR="005227C5" w:rsidRDefault="005227C5" w:rsidP="005227C5">
                            <w:pPr>
                              <w:pStyle w:val="Formatvorlage"/>
                              <w:spacing w:line="360" w:lineRule="auto"/>
                              <w:ind w:left="708"/>
                            </w:pPr>
                            <w:r>
                              <w:t xml:space="preserve">h ha </w:t>
                            </w:r>
                            <w:proofErr w:type="spellStart"/>
                            <w:r>
                              <w:t>hal</w:t>
                            </w:r>
                            <w:proofErr w:type="spellEnd"/>
                            <w:r>
                              <w:t xml:space="preserve"> hals </w:t>
                            </w:r>
                            <w:proofErr w:type="spellStart"/>
                            <w:r>
                              <w:t>hal</w:t>
                            </w:r>
                            <w:proofErr w:type="spellEnd"/>
                            <w:r>
                              <w:t xml:space="preserve"> ha h</w:t>
                            </w:r>
                          </w:p>
                          <w:p w:rsidR="00D101C0" w:rsidRPr="00147A88" w:rsidRDefault="00D101C0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Textfeld 12" o:spid="_x0000_s1027" type="#_x0000_t202" style="position:absolute;margin-left:24.45pt;margin-top:143.8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" filled="f" stroked="f" strokeweight=".5pt">
                <v:textbox>
                  <w:txbxContent>
                    <w:p w:rsidR="00A609B3" w:rsidRPr="00147A88" w:rsidRDefault="00A609B3" w:rsidP="00A609B3">
                      <w:pPr>
                        <w:spacing w:after="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A609B3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5227C5" w:rsidRDefault="005227C5" w:rsidP="005227C5">
                      <w:pPr>
                        <w:pStyle w:val="Formatvorlage"/>
                        <w:spacing w:line="360" w:lineRule="auto"/>
                        <w:ind w:left="708"/>
                      </w:pPr>
                      <w:r>
                        <w:t xml:space="preserve">k </w:t>
                      </w:r>
                      <w:proofErr w:type="spellStart"/>
                      <w:r>
                        <w:t>ka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kaj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kaja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kajak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kaja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kaj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</w:t>
                      </w:r>
                      <w:proofErr w:type="spellEnd"/>
                      <w:r>
                        <w:t xml:space="preserve"> k</w:t>
                      </w:r>
                    </w:p>
                    <w:p w:rsidR="005227C5" w:rsidRDefault="005227C5" w:rsidP="005227C5">
                      <w:pPr>
                        <w:pStyle w:val="Formatvorlage"/>
                        <w:spacing w:line="360" w:lineRule="auto"/>
                        <w:ind w:left="708"/>
                      </w:pPr>
                      <w:r>
                        <w:t xml:space="preserve">k </w:t>
                      </w:r>
                      <w:proofErr w:type="spellStart"/>
                      <w:r>
                        <w:t>ka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kassa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kass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</w:t>
                      </w:r>
                      <w:proofErr w:type="spellEnd"/>
                      <w:r>
                        <w:t xml:space="preserve"> k</w:t>
                      </w:r>
                    </w:p>
                    <w:p w:rsidR="005227C5" w:rsidRDefault="005227C5" w:rsidP="005227C5">
                      <w:pPr>
                        <w:pStyle w:val="Formatvorlage"/>
                        <w:spacing w:line="360" w:lineRule="auto"/>
                        <w:ind w:left="708"/>
                      </w:pPr>
                      <w:r>
                        <w:t xml:space="preserve">g </w:t>
                      </w:r>
                      <w:proofErr w:type="spellStart"/>
                      <w:r>
                        <w:t>ga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gala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ga</w:t>
                      </w:r>
                      <w:proofErr w:type="spellEnd"/>
                      <w:r>
                        <w:t xml:space="preserve"> g</w:t>
                      </w:r>
                    </w:p>
                    <w:p w:rsidR="005227C5" w:rsidRDefault="005227C5" w:rsidP="005227C5">
                      <w:pPr>
                        <w:pStyle w:val="Formatvorlage"/>
                        <w:spacing w:line="360" w:lineRule="auto"/>
                        <w:ind w:left="708"/>
                      </w:pPr>
                      <w:r>
                        <w:t xml:space="preserve">g </w:t>
                      </w:r>
                      <w:proofErr w:type="spellStart"/>
                      <w:r>
                        <w:t>gl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gl</w:t>
                      </w:r>
                      <w:proofErr w:type="spellEnd"/>
                      <w:r>
                        <w:t xml:space="preserve"> g</w:t>
                      </w:r>
                    </w:p>
                    <w:p w:rsidR="005227C5" w:rsidRDefault="005227C5" w:rsidP="005227C5">
                      <w:pPr>
                        <w:pStyle w:val="Formatvorlage"/>
                        <w:spacing w:line="360" w:lineRule="auto"/>
                        <w:ind w:left="708"/>
                      </w:pPr>
                      <w:r>
                        <w:t xml:space="preserve">h ha </w:t>
                      </w:r>
                      <w:proofErr w:type="spellStart"/>
                      <w:r>
                        <w:t>hal</w:t>
                      </w:r>
                      <w:proofErr w:type="spellEnd"/>
                      <w:r>
                        <w:t xml:space="preserve"> hals </w:t>
                      </w:r>
                      <w:proofErr w:type="spellStart"/>
                      <w:r>
                        <w:t>hal</w:t>
                      </w:r>
                      <w:proofErr w:type="spellEnd"/>
                      <w:r>
                        <w:t xml:space="preserve"> ha h</w:t>
                      </w:r>
                    </w:p>
                    <w:p w:rsidR="00D101C0" w:rsidRPr="00147A88" w:rsidRDefault="00D101C0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1C0" w:rsidRDefault="00D101C0" w:rsidP="00A609B3">
      <w:pPr>
        <w:spacing w:after="0" w:line="240" w:lineRule="auto"/>
      </w:pPr>
      <w:r>
        <w:separator/>
      </w:r>
    </w:p>
  </w:endnote>
  <w:endnote w:type="continuationSeparator" w:id="0">
    <w:p w:rsidR="00D101C0" w:rsidRDefault="00D101C0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7C5" w:rsidRDefault="005227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7C5" w:rsidRDefault="005227C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7C5" w:rsidRDefault="005227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1C0" w:rsidRDefault="00D101C0" w:rsidP="00A609B3">
      <w:pPr>
        <w:spacing w:after="0" w:line="240" w:lineRule="auto"/>
      </w:pPr>
      <w:r>
        <w:separator/>
      </w:r>
    </w:p>
  </w:footnote>
  <w:footnote w:type="continuationSeparator" w:id="0">
    <w:p w:rsidR="00D101C0" w:rsidRDefault="00D101C0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7C5" w:rsidRDefault="005227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D101C0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5227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D101C0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Grundreihe – </w:t>
                                </w:r>
                                <w:r w:rsidR="005227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Auf- und Abbau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5227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5227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D101C0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Grundreihe – </w:t>
                                </w:r>
                                <w:r w:rsidR="005227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Pyramide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D101C0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5227C5">
                            <w:rPr>
                              <w:rFonts w:ascii="Arial Rounded MT Bold" w:hAnsi="Arial Rounded MT Bold"/>
                              <w:sz w:val="3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D101C0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Grundreihe – </w:t>
                          </w:r>
                          <w:r w:rsidR="005227C5">
                            <w:rPr>
                              <w:rFonts w:ascii="Arial Rounded MT Bold" w:hAnsi="Arial Rounded MT Bold"/>
                              <w:sz w:val="32"/>
                            </w:rPr>
                            <w:t>Auf- und Abbau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5227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5227C5">
                            <w:rPr>
                              <w:rFonts w:ascii="Arial Rounded MT Bold" w:hAnsi="Arial Rounded MT Bold"/>
                              <w:sz w:val="3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D101C0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Grundreihe – </w:t>
                          </w:r>
                          <w:r w:rsidR="005227C5">
                            <w:rPr>
                              <w:rFonts w:ascii="Arial Rounded MT Bold" w:hAnsi="Arial Rounded MT Bold"/>
                              <w:sz w:val="32"/>
                            </w:rPr>
                            <w:t>Pyramide</w:t>
                          </w:r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7C5" w:rsidRDefault="005227C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1C0"/>
    <w:rsid w:val="00064856"/>
    <w:rsid w:val="00147A88"/>
    <w:rsid w:val="00180FBB"/>
    <w:rsid w:val="001C3F4B"/>
    <w:rsid w:val="001E5E2D"/>
    <w:rsid w:val="002557AA"/>
    <w:rsid w:val="0036402A"/>
    <w:rsid w:val="004A61E3"/>
    <w:rsid w:val="005227C5"/>
    <w:rsid w:val="00945764"/>
    <w:rsid w:val="00A609B3"/>
    <w:rsid w:val="00B31BC7"/>
    <w:rsid w:val="00D1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E6F2F"/>
  <w15:chartTrackingRefBased/>
  <w15:docId w15:val="{25240C60-911F-4B2E-B036-46CCFBB0A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D101C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  <w:style w:type="table" w:styleId="Tabellenraster">
    <w:name w:val="Table Grid"/>
    <w:basedOn w:val="NormaleTabelle"/>
    <w:uiPriority w:val="39"/>
    <w:rsid w:val="0052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2016-12-30T18:37:00Z</dcterms:created>
  <dcterms:modified xsi:type="dcterms:W3CDTF">2016-12-30T18:37:00Z</dcterms:modified>
</cp:coreProperties>
</file>